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025BE194" w:rsidR="004F0988" w:rsidRPr="00C73906" w:rsidRDefault="004F0988" w:rsidP="000F08E7">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del w:id="4" w:author="C4-211476" w:date="2021-03-08T10:46:00Z">
              <w:r w:rsidR="00405B2E" w:rsidDel="000F08E7">
                <w:rPr>
                  <w:rFonts w:hint="eastAsia"/>
                  <w:lang w:eastAsia="zh-CN"/>
                </w:rPr>
                <w:delText>3</w:delText>
              </w:r>
            </w:del>
            <w:ins w:id="5" w:author="C4-211476" w:date="2021-03-08T10:46:00Z">
              <w:r w:rsidR="000F08E7">
                <w:rPr>
                  <w:rFonts w:hint="eastAsia"/>
                  <w:lang w:eastAsia="zh-CN"/>
                </w:rPr>
                <w:t>4</w:t>
              </w:r>
            </w:ins>
            <w:r w:rsidRPr="00C73906">
              <w:t>.</w:t>
            </w:r>
            <w:bookmarkEnd w:id="3"/>
            <w:r w:rsidR="00D679DD" w:rsidRPr="00C73906">
              <w:rPr>
                <w:rFonts w:hint="eastAsia"/>
                <w:lang w:eastAsia="zh-CN"/>
              </w:rPr>
              <w:t>0</w:t>
            </w:r>
            <w:r w:rsidRPr="00C73906">
              <w:t xml:space="preserve"> </w:t>
            </w:r>
            <w:r w:rsidRPr="00C73906">
              <w:rPr>
                <w:sz w:val="32"/>
              </w:rPr>
              <w:t>(</w:t>
            </w:r>
            <w:bookmarkStart w:id="6"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6"/>
            <w:del w:id="7" w:author="C4-211476" w:date="2021-03-08T10:46:00Z">
              <w:r w:rsidR="003F7CCA" w:rsidDel="000F08E7">
                <w:rPr>
                  <w:rFonts w:hint="eastAsia"/>
                  <w:sz w:val="32"/>
                  <w:lang w:eastAsia="zh-CN"/>
                </w:rPr>
                <w:delText>0</w:delText>
              </w:r>
              <w:r w:rsidR="00405B2E" w:rsidDel="000F08E7">
                <w:rPr>
                  <w:rFonts w:hint="eastAsia"/>
                  <w:sz w:val="32"/>
                  <w:lang w:eastAsia="zh-CN"/>
                </w:rPr>
                <w:delText>2</w:delText>
              </w:r>
            </w:del>
            <w:ins w:id="8" w:author="C4-211476" w:date="2021-03-08T10:46:00Z">
              <w:r w:rsidR="000F08E7">
                <w:rPr>
                  <w:rFonts w:hint="eastAsia"/>
                  <w:sz w:val="32"/>
                  <w:lang w:eastAsia="zh-CN"/>
                </w:rPr>
                <w:t>03</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9" w:name="spectype2"/>
            <w:r w:rsidR="00D57972" w:rsidRPr="00C73906">
              <w:t>Report</w:t>
            </w:r>
            <w:bookmarkEnd w:id="9"/>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0" w:name="specTitle"/>
            <w:r w:rsidR="00D33A29" w:rsidRPr="00C73906">
              <w:t>Core Network and Terminals;</w:t>
            </w:r>
          </w:p>
          <w:bookmarkEnd w:id="10"/>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1" w:name="specRelease"/>
            <w:r w:rsidRPr="00C73906">
              <w:rPr>
                <w:rStyle w:val="ZGSM"/>
              </w:rPr>
              <w:t>17</w:t>
            </w:r>
            <w:bookmarkEnd w:id="11"/>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12"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12"/>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13"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3"/>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4"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5"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5"/>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6"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77777777" w:rsidR="00E16509" w:rsidRPr="00C73906" w:rsidRDefault="00E16509" w:rsidP="00133525">
            <w:pPr>
              <w:pStyle w:val="FP"/>
              <w:jc w:val="center"/>
              <w:rPr>
                <w:noProof/>
                <w:sz w:val="18"/>
              </w:rPr>
            </w:pPr>
            <w:r w:rsidRPr="00C73906">
              <w:rPr>
                <w:noProof/>
                <w:sz w:val="18"/>
              </w:rPr>
              <w:t xml:space="preserve">© </w:t>
            </w:r>
            <w:bookmarkStart w:id="17" w:name="copyrightDate"/>
            <w:r w:rsidRPr="00C73906">
              <w:rPr>
                <w:noProof/>
                <w:sz w:val="18"/>
              </w:rPr>
              <w:t>20</w:t>
            </w:r>
            <w:bookmarkEnd w:id="17"/>
            <w:r w:rsidR="00B21E09" w:rsidRPr="00C73906">
              <w:rPr>
                <w:rFonts w:hint="eastAsia"/>
                <w:noProof/>
                <w:sz w:val="18"/>
                <w:lang w:eastAsia="zh-CN"/>
              </w:rPr>
              <w:t>20</w:t>
            </w:r>
            <w:r w:rsidRPr="00C73906">
              <w:rPr>
                <w:noProof/>
                <w:sz w:val="18"/>
              </w:rPr>
              <w:t>, 3GPP Organizational Partners (ARIB, ATIS, CCSA, ETSI, TSDSI, TTA, TTC).</w:t>
            </w:r>
            <w:bookmarkStart w:id="18" w:name="copyrightaddon"/>
            <w:bookmarkEnd w:id="18"/>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6"/>
          </w:p>
          <w:p w14:paraId="51292F3B" w14:textId="77777777" w:rsidR="00E16509" w:rsidRPr="00C73906" w:rsidRDefault="00E16509" w:rsidP="00133525"/>
        </w:tc>
      </w:tr>
      <w:bookmarkEnd w:id="14"/>
    </w:tbl>
    <w:p w14:paraId="5E6F6A45" w14:textId="77777777" w:rsidR="00080512" w:rsidRPr="004D3578" w:rsidRDefault="00080512">
      <w:pPr>
        <w:pStyle w:val="TT"/>
      </w:pPr>
      <w:r w:rsidRPr="004D3578">
        <w:br w:type="page"/>
      </w:r>
      <w:bookmarkStart w:id="19" w:name="tableOfContents"/>
      <w:bookmarkEnd w:id="19"/>
      <w:r w:rsidRPr="004D3578">
        <w:lastRenderedPageBreak/>
        <w:t>Contents</w:t>
      </w:r>
    </w:p>
    <w:p w14:paraId="004B98E5" w14:textId="77777777" w:rsidR="008F6910" w:rsidRDefault="00402335">
      <w:pPr>
        <w:pStyle w:val="10"/>
        <w:rPr>
          <w:ins w:id="20" w:author="C4-211757" w:date="2021-03-09T09:03: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1" w:author="C4-211757" w:date="2021-03-09T09:03:00Z">
        <w:r w:rsidR="008F6910">
          <w:t>Foreword</w:t>
        </w:r>
        <w:r w:rsidR="008F6910">
          <w:tab/>
        </w:r>
        <w:r w:rsidR="008F6910">
          <w:fldChar w:fldCharType="begin"/>
        </w:r>
        <w:r w:rsidR="008F6910">
          <w:instrText xml:space="preserve"> PAGEREF _Toc66173011 \h </w:instrText>
        </w:r>
      </w:ins>
      <w:r w:rsidR="008F6910">
        <w:fldChar w:fldCharType="separate"/>
      </w:r>
      <w:ins w:id="22" w:author="C4-211757" w:date="2021-03-09T09:03:00Z">
        <w:r w:rsidR="008F6910">
          <w:t>5</w:t>
        </w:r>
        <w:r w:rsidR="008F6910">
          <w:fldChar w:fldCharType="end"/>
        </w:r>
      </w:ins>
    </w:p>
    <w:p w14:paraId="6F352EBA" w14:textId="77777777" w:rsidR="008F6910" w:rsidRDefault="008F6910">
      <w:pPr>
        <w:pStyle w:val="10"/>
        <w:rPr>
          <w:ins w:id="23" w:author="C4-211757" w:date="2021-03-09T09:03:00Z"/>
          <w:rFonts w:asciiTheme="minorHAnsi" w:eastAsiaTheme="minorEastAsia" w:hAnsiTheme="minorHAnsi" w:cstheme="minorBidi"/>
          <w:kern w:val="2"/>
          <w:sz w:val="21"/>
          <w:szCs w:val="22"/>
          <w:lang w:val="en-US" w:eastAsia="zh-CN"/>
        </w:rPr>
      </w:pPr>
      <w:ins w:id="24" w:author="C4-211757" w:date="2021-03-09T09:03:00Z">
        <w:r>
          <w:t>Introduction</w:t>
        </w:r>
        <w:r>
          <w:tab/>
        </w:r>
        <w:r>
          <w:fldChar w:fldCharType="begin"/>
        </w:r>
        <w:r>
          <w:instrText xml:space="preserve"> PAGEREF _Toc66173012 \h </w:instrText>
        </w:r>
      </w:ins>
      <w:r>
        <w:fldChar w:fldCharType="separate"/>
      </w:r>
      <w:ins w:id="25" w:author="C4-211757" w:date="2021-03-09T09:03:00Z">
        <w:r>
          <w:t>6</w:t>
        </w:r>
        <w:r>
          <w:fldChar w:fldCharType="end"/>
        </w:r>
      </w:ins>
    </w:p>
    <w:p w14:paraId="664E95D9" w14:textId="77777777" w:rsidR="008F6910" w:rsidRDefault="008F6910">
      <w:pPr>
        <w:pStyle w:val="10"/>
        <w:rPr>
          <w:ins w:id="26" w:author="C4-211757" w:date="2021-03-09T09:03:00Z"/>
          <w:rFonts w:asciiTheme="minorHAnsi" w:eastAsiaTheme="minorEastAsia" w:hAnsiTheme="minorHAnsi" w:cstheme="minorBidi"/>
          <w:kern w:val="2"/>
          <w:sz w:val="21"/>
          <w:szCs w:val="22"/>
          <w:lang w:val="en-US" w:eastAsia="zh-CN"/>
        </w:rPr>
      </w:pPr>
      <w:ins w:id="27" w:author="C4-211757" w:date="2021-03-09T09:03: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_Toc66173013 \h </w:instrText>
        </w:r>
      </w:ins>
      <w:r>
        <w:fldChar w:fldCharType="separate"/>
      </w:r>
      <w:ins w:id="28" w:author="C4-211757" w:date="2021-03-09T09:03:00Z">
        <w:r>
          <w:t>7</w:t>
        </w:r>
        <w:r>
          <w:fldChar w:fldCharType="end"/>
        </w:r>
      </w:ins>
    </w:p>
    <w:p w14:paraId="6FD78CDB" w14:textId="77777777" w:rsidR="008F6910" w:rsidRDefault="008F6910">
      <w:pPr>
        <w:pStyle w:val="10"/>
        <w:rPr>
          <w:ins w:id="29" w:author="C4-211757" w:date="2021-03-09T09:03:00Z"/>
          <w:rFonts w:asciiTheme="minorHAnsi" w:eastAsiaTheme="minorEastAsia" w:hAnsiTheme="minorHAnsi" w:cstheme="minorBidi"/>
          <w:kern w:val="2"/>
          <w:sz w:val="21"/>
          <w:szCs w:val="22"/>
          <w:lang w:val="en-US" w:eastAsia="zh-CN"/>
        </w:rPr>
      </w:pPr>
      <w:ins w:id="30" w:author="C4-211757" w:date="2021-03-09T09:03: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_Toc66173014 \h </w:instrText>
        </w:r>
      </w:ins>
      <w:r>
        <w:fldChar w:fldCharType="separate"/>
      </w:r>
      <w:ins w:id="31" w:author="C4-211757" w:date="2021-03-09T09:03:00Z">
        <w:r>
          <w:t>7</w:t>
        </w:r>
        <w:r>
          <w:fldChar w:fldCharType="end"/>
        </w:r>
      </w:ins>
    </w:p>
    <w:p w14:paraId="3B43A465" w14:textId="77777777" w:rsidR="008F6910" w:rsidRDefault="008F6910">
      <w:pPr>
        <w:pStyle w:val="10"/>
        <w:rPr>
          <w:ins w:id="32" w:author="C4-211757" w:date="2021-03-09T09:03:00Z"/>
          <w:rFonts w:asciiTheme="minorHAnsi" w:eastAsiaTheme="minorEastAsia" w:hAnsiTheme="minorHAnsi" w:cstheme="minorBidi"/>
          <w:kern w:val="2"/>
          <w:sz w:val="21"/>
          <w:szCs w:val="22"/>
          <w:lang w:val="en-US" w:eastAsia="zh-CN"/>
        </w:rPr>
      </w:pPr>
      <w:ins w:id="33" w:author="C4-211757" w:date="2021-03-09T09:03: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_Toc66173015 \h </w:instrText>
        </w:r>
      </w:ins>
      <w:r>
        <w:fldChar w:fldCharType="separate"/>
      </w:r>
      <w:ins w:id="34" w:author="C4-211757" w:date="2021-03-09T09:03:00Z">
        <w:r>
          <w:t>7</w:t>
        </w:r>
        <w:r>
          <w:fldChar w:fldCharType="end"/>
        </w:r>
      </w:ins>
    </w:p>
    <w:p w14:paraId="2D0693AE" w14:textId="77777777" w:rsidR="008F6910" w:rsidRDefault="008F6910">
      <w:pPr>
        <w:pStyle w:val="20"/>
        <w:rPr>
          <w:ins w:id="35" w:author="C4-211757" w:date="2021-03-09T09:03:00Z"/>
          <w:rFonts w:asciiTheme="minorHAnsi" w:eastAsiaTheme="minorEastAsia" w:hAnsiTheme="minorHAnsi" w:cstheme="minorBidi"/>
          <w:kern w:val="2"/>
          <w:sz w:val="21"/>
          <w:szCs w:val="22"/>
          <w:lang w:val="en-US" w:eastAsia="zh-CN"/>
        </w:rPr>
      </w:pPr>
      <w:ins w:id="36" w:author="C4-211757" w:date="2021-03-09T09:03: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_Toc66173016 \h </w:instrText>
        </w:r>
      </w:ins>
      <w:r>
        <w:fldChar w:fldCharType="separate"/>
      </w:r>
      <w:ins w:id="37" w:author="C4-211757" w:date="2021-03-09T09:03:00Z">
        <w:r>
          <w:t>7</w:t>
        </w:r>
        <w:r>
          <w:fldChar w:fldCharType="end"/>
        </w:r>
      </w:ins>
    </w:p>
    <w:p w14:paraId="705C3DA5" w14:textId="77777777" w:rsidR="008F6910" w:rsidRDefault="008F6910">
      <w:pPr>
        <w:pStyle w:val="20"/>
        <w:rPr>
          <w:ins w:id="38" w:author="C4-211757" w:date="2021-03-09T09:03:00Z"/>
          <w:rFonts w:asciiTheme="minorHAnsi" w:eastAsiaTheme="minorEastAsia" w:hAnsiTheme="minorHAnsi" w:cstheme="minorBidi"/>
          <w:kern w:val="2"/>
          <w:sz w:val="21"/>
          <w:szCs w:val="22"/>
          <w:lang w:val="en-US" w:eastAsia="zh-CN"/>
        </w:rPr>
      </w:pPr>
      <w:ins w:id="39" w:author="C4-211757" w:date="2021-03-09T09:03: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_Toc66173017 \h </w:instrText>
        </w:r>
      </w:ins>
      <w:r>
        <w:fldChar w:fldCharType="separate"/>
      </w:r>
      <w:ins w:id="40" w:author="C4-211757" w:date="2021-03-09T09:03:00Z">
        <w:r>
          <w:t>8</w:t>
        </w:r>
        <w:r>
          <w:fldChar w:fldCharType="end"/>
        </w:r>
      </w:ins>
    </w:p>
    <w:p w14:paraId="1DB5CF11" w14:textId="77777777" w:rsidR="008F6910" w:rsidRDefault="008F6910">
      <w:pPr>
        <w:pStyle w:val="20"/>
        <w:rPr>
          <w:ins w:id="41" w:author="C4-211757" w:date="2021-03-09T09:03:00Z"/>
          <w:rFonts w:asciiTheme="minorHAnsi" w:eastAsiaTheme="minorEastAsia" w:hAnsiTheme="minorHAnsi" w:cstheme="minorBidi"/>
          <w:kern w:val="2"/>
          <w:sz w:val="21"/>
          <w:szCs w:val="22"/>
          <w:lang w:val="en-US" w:eastAsia="zh-CN"/>
        </w:rPr>
      </w:pPr>
      <w:ins w:id="42" w:author="C4-211757" w:date="2021-03-09T09:03: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_Toc66173018 \h </w:instrText>
        </w:r>
      </w:ins>
      <w:r>
        <w:fldChar w:fldCharType="separate"/>
      </w:r>
      <w:ins w:id="43" w:author="C4-211757" w:date="2021-03-09T09:03:00Z">
        <w:r>
          <w:t>8</w:t>
        </w:r>
        <w:r>
          <w:fldChar w:fldCharType="end"/>
        </w:r>
      </w:ins>
    </w:p>
    <w:p w14:paraId="62D576D9" w14:textId="77777777" w:rsidR="008F6910" w:rsidRDefault="008F6910">
      <w:pPr>
        <w:pStyle w:val="10"/>
        <w:rPr>
          <w:ins w:id="44" w:author="C4-211757" w:date="2021-03-09T09:03:00Z"/>
          <w:rFonts w:asciiTheme="minorHAnsi" w:eastAsiaTheme="minorEastAsia" w:hAnsiTheme="minorHAnsi" w:cstheme="minorBidi"/>
          <w:kern w:val="2"/>
          <w:sz w:val="21"/>
          <w:szCs w:val="22"/>
          <w:lang w:val="en-US" w:eastAsia="zh-CN"/>
        </w:rPr>
      </w:pPr>
      <w:ins w:id="45" w:author="C4-211757" w:date="2021-03-09T09:03: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_Toc66173019 \h </w:instrText>
        </w:r>
      </w:ins>
      <w:r>
        <w:fldChar w:fldCharType="separate"/>
      </w:r>
      <w:ins w:id="46" w:author="C4-211757" w:date="2021-03-09T09:03:00Z">
        <w:r>
          <w:t>8</w:t>
        </w:r>
        <w:r>
          <w:fldChar w:fldCharType="end"/>
        </w:r>
      </w:ins>
    </w:p>
    <w:p w14:paraId="323D3B19" w14:textId="77777777" w:rsidR="008F6910" w:rsidRDefault="008F6910">
      <w:pPr>
        <w:pStyle w:val="10"/>
        <w:rPr>
          <w:ins w:id="47" w:author="C4-211757" w:date="2021-03-09T09:03:00Z"/>
          <w:rFonts w:asciiTheme="minorHAnsi" w:eastAsiaTheme="minorEastAsia" w:hAnsiTheme="minorHAnsi" w:cstheme="minorBidi"/>
          <w:kern w:val="2"/>
          <w:sz w:val="21"/>
          <w:szCs w:val="22"/>
          <w:lang w:val="en-US" w:eastAsia="zh-CN"/>
        </w:rPr>
      </w:pPr>
      <w:ins w:id="48" w:author="C4-211757" w:date="2021-03-09T09:03: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_Toc66173020 \h </w:instrText>
        </w:r>
      </w:ins>
      <w:r>
        <w:fldChar w:fldCharType="separate"/>
      </w:r>
      <w:ins w:id="49" w:author="C4-211757" w:date="2021-03-09T09:03:00Z">
        <w:r>
          <w:t>8</w:t>
        </w:r>
        <w:r>
          <w:fldChar w:fldCharType="end"/>
        </w:r>
      </w:ins>
    </w:p>
    <w:p w14:paraId="721106DF" w14:textId="77777777" w:rsidR="008F6910" w:rsidRDefault="008F6910">
      <w:pPr>
        <w:pStyle w:val="20"/>
        <w:rPr>
          <w:ins w:id="50" w:author="C4-211757" w:date="2021-03-09T09:03:00Z"/>
          <w:rFonts w:asciiTheme="minorHAnsi" w:eastAsiaTheme="minorEastAsia" w:hAnsiTheme="minorHAnsi" w:cstheme="minorBidi"/>
          <w:kern w:val="2"/>
          <w:sz w:val="21"/>
          <w:szCs w:val="22"/>
          <w:lang w:val="en-US" w:eastAsia="zh-CN"/>
        </w:rPr>
      </w:pPr>
      <w:ins w:id="51" w:author="C4-211757" w:date="2021-03-09T09:03: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_Toc66173021 \h </w:instrText>
        </w:r>
      </w:ins>
      <w:r>
        <w:fldChar w:fldCharType="separate"/>
      </w:r>
      <w:ins w:id="52" w:author="C4-211757" w:date="2021-03-09T09:03:00Z">
        <w:r>
          <w:t>8</w:t>
        </w:r>
        <w:r>
          <w:fldChar w:fldCharType="end"/>
        </w:r>
      </w:ins>
    </w:p>
    <w:p w14:paraId="12417C38" w14:textId="77777777" w:rsidR="008F6910" w:rsidRDefault="008F6910">
      <w:pPr>
        <w:pStyle w:val="20"/>
        <w:rPr>
          <w:ins w:id="53" w:author="C4-211757" w:date="2021-03-09T09:03:00Z"/>
          <w:rFonts w:asciiTheme="minorHAnsi" w:eastAsiaTheme="minorEastAsia" w:hAnsiTheme="minorHAnsi" w:cstheme="minorBidi"/>
          <w:kern w:val="2"/>
          <w:sz w:val="21"/>
          <w:szCs w:val="22"/>
          <w:lang w:val="en-US" w:eastAsia="zh-CN"/>
        </w:rPr>
      </w:pPr>
      <w:ins w:id="54" w:author="C4-211757" w:date="2021-03-09T09:03: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_Toc66173022 \h </w:instrText>
        </w:r>
      </w:ins>
      <w:r>
        <w:fldChar w:fldCharType="separate"/>
      </w:r>
      <w:ins w:id="55" w:author="C4-211757" w:date="2021-03-09T09:03:00Z">
        <w:r>
          <w:t>10</w:t>
        </w:r>
        <w:r>
          <w:fldChar w:fldCharType="end"/>
        </w:r>
      </w:ins>
    </w:p>
    <w:p w14:paraId="754736B3" w14:textId="77777777" w:rsidR="008F6910" w:rsidRDefault="008F6910">
      <w:pPr>
        <w:pStyle w:val="20"/>
        <w:rPr>
          <w:ins w:id="56" w:author="C4-211757" w:date="2021-03-09T09:03:00Z"/>
          <w:rFonts w:asciiTheme="minorHAnsi" w:eastAsiaTheme="minorEastAsia" w:hAnsiTheme="minorHAnsi" w:cstheme="minorBidi"/>
          <w:kern w:val="2"/>
          <w:sz w:val="21"/>
          <w:szCs w:val="22"/>
          <w:lang w:val="en-US" w:eastAsia="zh-CN"/>
        </w:rPr>
      </w:pPr>
      <w:ins w:id="57" w:author="C4-211757" w:date="2021-03-09T09:03: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_Toc66173023 \h </w:instrText>
        </w:r>
      </w:ins>
      <w:r>
        <w:fldChar w:fldCharType="separate"/>
      </w:r>
      <w:ins w:id="58" w:author="C4-211757" w:date="2021-03-09T09:03:00Z">
        <w:r>
          <w:t>11</w:t>
        </w:r>
        <w:r>
          <w:fldChar w:fldCharType="end"/>
        </w:r>
      </w:ins>
    </w:p>
    <w:p w14:paraId="480A605F" w14:textId="77777777" w:rsidR="008F6910" w:rsidRDefault="008F6910">
      <w:pPr>
        <w:pStyle w:val="30"/>
        <w:rPr>
          <w:ins w:id="59" w:author="C4-211757" w:date="2021-03-09T09:03:00Z"/>
          <w:rFonts w:asciiTheme="minorHAnsi" w:eastAsiaTheme="minorEastAsia" w:hAnsiTheme="minorHAnsi" w:cstheme="minorBidi"/>
          <w:kern w:val="2"/>
          <w:sz w:val="21"/>
          <w:szCs w:val="22"/>
          <w:lang w:val="en-US" w:eastAsia="zh-CN"/>
        </w:rPr>
      </w:pPr>
      <w:ins w:id="60" w:author="C4-211757" w:date="2021-03-09T09:03: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_Toc66173024 \h </w:instrText>
        </w:r>
      </w:ins>
      <w:r>
        <w:fldChar w:fldCharType="separate"/>
      </w:r>
      <w:ins w:id="61" w:author="C4-211757" w:date="2021-03-09T09:03:00Z">
        <w:r>
          <w:t>11</w:t>
        </w:r>
        <w:r>
          <w:fldChar w:fldCharType="end"/>
        </w:r>
      </w:ins>
    </w:p>
    <w:p w14:paraId="511FF334" w14:textId="77777777" w:rsidR="008F6910" w:rsidRDefault="008F6910">
      <w:pPr>
        <w:pStyle w:val="20"/>
        <w:rPr>
          <w:ins w:id="62" w:author="C4-211757" w:date="2021-03-09T09:03:00Z"/>
          <w:rFonts w:asciiTheme="minorHAnsi" w:eastAsiaTheme="minorEastAsia" w:hAnsiTheme="minorHAnsi" w:cstheme="minorBidi"/>
          <w:kern w:val="2"/>
          <w:sz w:val="21"/>
          <w:szCs w:val="22"/>
          <w:lang w:val="en-US" w:eastAsia="zh-CN"/>
        </w:rPr>
      </w:pPr>
      <w:ins w:id="63" w:author="C4-211757" w:date="2021-03-09T09:03: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_Toc66173025 \h </w:instrText>
        </w:r>
      </w:ins>
      <w:r>
        <w:fldChar w:fldCharType="separate"/>
      </w:r>
      <w:ins w:id="64" w:author="C4-211757" w:date="2021-03-09T09:03:00Z">
        <w:r>
          <w:t>12</w:t>
        </w:r>
        <w:r>
          <w:fldChar w:fldCharType="end"/>
        </w:r>
      </w:ins>
    </w:p>
    <w:p w14:paraId="51C1F1CC" w14:textId="77777777" w:rsidR="008F6910" w:rsidRDefault="008F6910">
      <w:pPr>
        <w:pStyle w:val="30"/>
        <w:rPr>
          <w:ins w:id="65" w:author="C4-211757" w:date="2021-03-09T09:03:00Z"/>
          <w:rFonts w:asciiTheme="minorHAnsi" w:eastAsiaTheme="minorEastAsia" w:hAnsiTheme="minorHAnsi" w:cstheme="minorBidi"/>
          <w:kern w:val="2"/>
          <w:sz w:val="21"/>
          <w:szCs w:val="22"/>
          <w:lang w:val="en-US" w:eastAsia="zh-CN"/>
        </w:rPr>
      </w:pPr>
      <w:ins w:id="66" w:author="C4-211757" w:date="2021-03-09T09:03: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_Toc66173026 \h </w:instrText>
        </w:r>
      </w:ins>
      <w:r>
        <w:fldChar w:fldCharType="separate"/>
      </w:r>
      <w:ins w:id="67" w:author="C4-211757" w:date="2021-03-09T09:03:00Z">
        <w:r>
          <w:t>12</w:t>
        </w:r>
        <w:r>
          <w:fldChar w:fldCharType="end"/>
        </w:r>
      </w:ins>
    </w:p>
    <w:p w14:paraId="18660C22" w14:textId="77777777" w:rsidR="008F6910" w:rsidRDefault="008F6910">
      <w:pPr>
        <w:pStyle w:val="20"/>
        <w:rPr>
          <w:ins w:id="68" w:author="C4-211757" w:date="2021-03-09T09:03:00Z"/>
          <w:rFonts w:asciiTheme="minorHAnsi" w:eastAsiaTheme="minorEastAsia" w:hAnsiTheme="minorHAnsi" w:cstheme="minorBidi"/>
          <w:kern w:val="2"/>
          <w:sz w:val="21"/>
          <w:szCs w:val="22"/>
          <w:lang w:val="en-US" w:eastAsia="zh-CN"/>
        </w:rPr>
      </w:pPr>
      <w:ins w:id="69" w:author="C4-211757" w:date="2021-03-09T09:03: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_Toc66173027 \h </w:instrText>
        </w:r>
      </w:ins>
      <w:r>
        <w:fldChar w:fldCharType="separate"/>
      </w:r>
      <w:ins w:id="70" w:author="C4-211757" w:date="2021-03-09T09:03:00Z">
        <w:r>
          <w:t>12</w:t>
        </w:r>
        <w:r>
          <w:fldChar w:fldCharType="end"/>
        </w:r>
      </w:ins>
    </w:p>
    <w:p w14:paraId="1DEC32D8" w14:textId="77777777" w:rsidR="008F6910" w:rsidRDefault="008F6910">
      <w:pPr>
        <w:pStyle w:val="30"/>
        <w:rPr>
          <w:ins w:id="71" w:author="C4-211757" w:date="2021-03-09T09:03:00Z"/>
          <w:rFonts w:asciiTheme="minorHAnsi" w:eastAsiaTheme="minorEastAsia" w:hAnsiTheme="minorHAnsi" w:cstheme="minorBidi"/>
          <w:kern w:val="2"/>
          <w:sz w:val="21"/>
          <w:szCs w:val="22"/>
          <w:lang w:val="en-US" w:eastAsia="zh-CN"/>
        </w:rPr>
      </w:pPr>
      <w:ins w:id="72" w:author="C4-211757" w:date="2021-03-09T09:03: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_Toc66173028 \h </w:instrText>
        </w:r>
      </w:ins>
      <w:r>
        <w:fldChar w:fldCharType="separate"/>
      </w:r>
      <w:ins w:id="73" w:author="C4-211757" w:date="2021-03-09T09:03:00Z">
        <w:r>
          <w:t>12</w:t>
        </w:r>
        <w:r>
          <w:fldChar w:fldCharType="end"/>
        </w:r>
      </w:ins>
    </w:p>
    <w:p w14:paraId="09674EAE" w14:textId="77777777" w:rsidR="008F6910" w:rsidRDefault="008F6910">
      <w:pPr>
        <w:pStyle w:val="10"/>
        <w:rPr>
          <w:ins w:id="74" w:author="C4-211757" w:date="2021-03-09T09:03:00Z"/>
          <w:rFonts w:asciiTheme="minorHAnsi" w:eastAsiaTheme="minorEastAsia" w:hAnsiTheme="minorHAnsi" w:cstheme="minorBidi"/>
          <w:kern w:val="2"/>
          <w:sz w:val="21"/>
          <w:szCs w:val="22"/>
          <w:lang w:val="en-US" w:eastAsia="zh-CN"/>
        </w:rPr>
      </w:pPr>
      <w:ins w:id="75" w:author="C4-211757" w:date="2021-03-09T09:03: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_Toc66173029 \h </w:instrText>
        </w:r>
      </w:ins>
      <w:r>
        <w:fldChar w:fldCharType="separate"/>
      </w:r>
      <w:ins w:id="76" w:author="C4-211757" w:date="2021-03-09T09:03:00Z">
        <w:r>
          <w:t>12</w:t>
        </w:r>
        <w:r>
          <w:fldChar w:fldCharType="end"/>
        </w:r>
      </w:ins>
    </w:p>
    <w:p w14:paraId="5B422441" w14:textId="77777777" w:rsidR="008F6910" w:rsidRDefault="008F6910">
      <w:pPr>
        <w:pStyle w:val="20"/>
        <w:rPr>
          <w:ins w:id="77" w:author="C4-211757" w:date="2021-03-09T09:03:00Z"/>
          <w:rFonts w:asciiTheme="minorHAnsi" w:eastAsiaTheme="minorEastAsia" w:hAnsiTheme="minorHAnsi" w:cstheme="minorBidi"/>
          <w:kern w:val="2"/>
          <w:sz w:val="21"/>
          <w:szCs w:val="22"/>
          <w:lang w:val="en-US" w:eastAsia="zh-CN"/>
        </w:rPr>
      </w:pPr>
      <w:ins w:id="78" w:author="C4-211757" w:date="2021-03-09T09:03: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_Toc66173030 \h </w:instrText>
        </w:r>
      </w:ins>
      <w:r>
        <w:fldChar w:fldCharType="separate"/>
      </w:r>
      <w:ins w:id="79" w:author="C4-211757" w:date="2021-03-09T09:03:00Z">
        <w:r>
          <w:t>12</w:t>
        </w:r>
        <w:r>
          <w:fldChar w:fldCharType="end"/>
        </w:r>
      </w:ins>
    </w:p>
    <w:p w14:paraId="1375B08D" w14:textId="77777777" w:rsidR="008F6910" w:rsidRDefault="008F6910">
      <w:pPr>
        <w:pStyle w:val="30"/>
        <w:rPr>
          <w:ins w:id="80" w:author="C4-211757" w:date="2021-03-09T09:03:00Z"/>
          <w:rFonts w:asciiTheme="minorHAnsi" w:eastAsiaTheme="minorEastAsia" w:hAnsiTheme="minorHAnsi" w:cstheme="minorBidi"/>
          <w:kern w:val="2"/>
          <w:sz w:val="21"/>
          <w:szCs w:val="22"/>
          <w:lang w:val="en-US" w:eastAsia="zh-CN"/>
        </w:rPr>
      </w:pPr>
      <w:ins w:id="81" w:author="C4-211757" w:date="2021-03-09T09:03: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_Toc66173031 \h </w:instrText>
        </w:r>
      </w:ins>
      <w:r>
        <w:fldChar w:fldCharType="separate"/>
      </w:r>
      <w:ins w:id="82" w:author="C4-211757" w:date="2021-03-09T09:03:00Z">
        <w:r>
          <w:t>12</w:t>
        </w:r>
        <w:r>
          <w:fldChar w:fldCharType="end"/>
        </w:r>
      </w:ins>
    </w:p>
    <w:p w14:paraId="2502CA05" w14:textId="77777777" w:rsidR="008F6910" w:rsidRDefault="008F6910">
      <w:pPr>
        <w:pStyle w:val="30"/>
        <w:rPr>
          <w:ins w:id="83" w:author="C4-211757" w:date="2021-03-09T09:03:00Z"/>
          <w:rFonts w:asciiTheme="minorHAnsi" w:eastAsiaTheme="minorEastAsia" w:hAnsiTheme="minorHAnsi" w:cstheme="minorBidi"/>
          <w:kern w:val="2"/>
          <w:sz w:val="21"/>
          <w:szCs w:val="22"/>
          <w:lang w:val="en-US" w:eastAsia="zh-CN"/>
        </w:rPr>
      </w:pPr>
      <w:ins w:id="84" w:author="C4-211757" w:date="2021-03-09T09:03: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_Toc66173032 \h </w:instrText>
        </w:r>
      </w:ins>
      <w:r>
        <w:fldChar w:fldCharType="separate"/>
      </w:r>
      <w:ins w:id="85" w:author="C4-211757" w:date="2021-03-09T09:03:00Z">
        <w:r>
          <w:t>12</w:t>
        </w:r>
        <w:r>
          <w:fldChar w:fldCharType="end"/>
        </w:r>
      </w:ins>
    </w:p>
    <w:p w14:paraId="770CEF84" w14:textId="77777777" w:rsidR="008F6910" w:rsidRDefault="008F6910">
      <w:pPr>
        <w:pStyle w:val="30"/>
        <w:rPr>
          <w:ins w:id="86" w:author="C4-211757" w:date="2021-03-09T09:03:00Z"/>
          <w:rFonts w:asciiTheme="minorHAnsi" w:eastAsiaTheme="minorEastAsia" w:hAnsiTheme="minorHAnsi" w:cstheme="minorBidi"/>
          <w:kern w:val="2"/>
          <w:sz w:val="21"/>
          <w:szCs w:val="22"/>
          <w:lang w:val="en-US" w:eastAsia="zh-CN"/>
        </w:rPr>
      </w:pPr>
      <w:ins w:id="87" w:author="C4-211757" w:date="2021-03-09T09:03: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_Toc66173033 \h </w:instrText>
        </w:r>
      </w:ins>
      <w:r>
        <w:fldChar w:fldCharType="separate"/>
      </w:r>
      <w:ins w:id="88" w:author="C4-211757" w:date="2021-03-09T09:03:00Z">
        <w:r>
          <w:t>18</w:t>
        </w:r>
        <w:r>
          <w:fldChar w:fldCharType="end"/>
        </w:r>
      </w:ins>
    </w:p>
    <w:p w14:paraId="464D82A7" w14:textId="77777777" w:rsidR="008F6910" w:rsidRDefault="008F6910">
      <w:pPr>
        <w:pStyle w:val="30"/>
        <w:rPr>
          <w:ins w:id="89" w:author="C4-211757" w:date="2021-03-09T09:03:00Z"/>
          <w:rFonts w:asciiTheme="minorHAnsi" w:eastAsiaTheme="minorEastAsia" w:hAnsiTheme="minorHAnsi" w:cstheme="minorBidi"/>
          <w:kern w:val="2"/>
          <w:sz w:val="21"/>
          <w:szCs w:val="22"/>
          <w:lang w:val="en-US" w:eastAsia="zh-CN"/>
        </w:rPr>
      </w:pPr>
      <w:ins w:id="90" w:author="C4-211757" w:date="2021-03-09T09:03: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_Toc66173034 \h </w:instrText>
        </w:r>
      </w:ins>
      <w:r>
        <w:fldChar w:fldCharType="separate"/>
      </w:r>
      <w:ins w:id="91" w:author="C4-211757" w:date="2021-03-09T09:03:00Z">
        <w:r>
          <w:t>18</w:t>
        </w:r>
        <w:r>
          <w:fldChar w:fldCharType="end"/>
        </w:r>
      </w:ins>
    </w:p>
    <w:p w14:paraId="269A297F" w14:textId="77777777" w:rsidR="008F6910" w:rsidRDefault="008F6910">
      <w:pPr>
        <w:pStyle w:val="30"/>
        <w:rPr>
          <w:ins w:id="92" w:author="C4-211757" w:date="2021-03-09T09:03:00Z"/>
          <w:rFonts w:asciiTheme="minorHAnsi" w:eastAsiaTheme="minorEastAsia" w:hAnsiTheme="minorHAnsi" w:cstheme="minorBidi"/>
          <w:kern w:val="2"/>
          <w:sz w:val="21"/>
          <w:szCs w:val="22"/>
          <w:lang w:val="en-US" w:eastAsia="zh-CN"/>
        </w:rPr>
      </w:pPr>
      <w:ins w:id="93" w:author="C4-211757" w:date="2021-03-09T09:03: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_Toc66173035 \h </w:instrText>
        </w:r>
      </w:ins>
      <w:r>
        <w:fldChar w:fldCharType="separate"/>
      </w:r>
      <w:ins w:id="94" w:author="C4-211757" w:date="2021-03-09T09:03:00Z">
        <w:r>
          <w:t>18</w:t>
        </w:r>
        <w:r>
          <w:fldChar w:fldCharType="end"/>
        </w:r>
      </w:ins>
    </w:p>
    <w:p w14:paraId="0336A50A" w14:textId="77777777" w:rsidR="008F6910" w:rsidRDefault="008F6910">
      <w:pPr>
        <w:pStyle w:val="20"/>
        <w:rPr>
          <w:ins w:id="95" w:author="C4-211757" w:date="2021-03-09T09:03:00Z"/>
          <w:rFonts w:asciiTheme="minorHAnsi" w:eastAsiaTheme="minorEastAsia" w:hAnsiTheme="minorHAnsi" w:cstheme="minorBidi"/>
          <w:kern w:val="2"/>
          <w:sz w:val="21"/>
          <w:szCs w:val="22"/>
          <w:lang w:val="en-US" w:eastAsia="zh-CN"/>
        </w:rPr>
      </w:pPr>
      <w:ins w:id="96" w:author="C4-211757" w:date="2021-03-09T09:03: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_Toc66173036 \h </w:instrText>
        </w:r>
      </w:ins>
      <w:r>
        <w:fldChar w:fldCharType="separate"/>
      </w:r>
      <w:ins w:id="97" w:author="C4-211757" w:date="2021-03-09T09:03:00Z">
        <w:r>
          <w:t>19</w:t>
        </w:r>
        <w:r>
          <w:fldChar w:fldCharType="end"/>
        </w:r>
      </w:ins>
    </w:p>
    <w:p w14:paraId="62661113" w14:textId="77777777" w:rsidR="008F6910" w:rsidRDefault="008F6910">
      <w:pPr>
        <w:pStyle w:val="30"/>
        <w:rPr>
          <w:ins w:id="98" w:author="C4-211757" w:date="2021-03-09T09:03:00Z"/>
          <w:rFonts w:asciiTheme="minorHAnsi" w:eastAsiaTheme="minorEastAsia" w:hAnsiTheme="minorHAnsi" w:cstheme="minorBidi"/>
          <w:kern w:val="2"/>
          <w:sz w:val="21"/>
          <w:szCs w:val="22"/>
          <w:lang w:val="en-US" w:eastAsia="zh-CN"/>
        </w:rPr>
      </w:pPr>
      <w:ins w:id="99" w:author="C4-211757" w:date="2021-03-09T09:03: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_Toc66173037 \h </w:instrText>
        </w:r>
      </w:ins>
      <w:r>
        <w:fldChar w:fldCharType="separate"/>
      </w:r>
      <w:ins w:id="100" w:author="C4-211757" w:date="2021-03-09T09:03:00Z">
        <w:r>
          <w:t>19</w:t>
        </w:r>
        <w:r>
          <w:fldChar w:fldCharType="end"/>
        </w:r>
      </w:ins>
    </w:p>
    <w:p w14:paraId="00A9F8B3" w14:textId="77777777" w:rsidR="008F6910" w:rsidRDefault="008F6910">
      <w:pPr>
        <w:pStyle w:val="30"/>
        <w:rPr>
          <w:ins w:id="101" w:author="C4-211757" w:date="2021-03-09T09:03:00Z"/>
          <w:rFonts w:asciiTheme="minorHAnsi" w:eastAsiaTheme="minorEastAsia" w:hAnsiTheme="minorHAnsi" w:cstheme="minorBidi"/>
          <w:kern w:val="2"/>
          <w:sz w:val="21"/>
          <w:szCs w:val="22"/>
          <w:lang w:val="en-US" w:eastAsia="zh-CN"/>
        </w:rPr>
      </w:pPr>
      <w:ins w:id="102" w:author="C4-211757" w:date="2021-03-09T09:03: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_Toc66173038 \h </w:instrText>
        </w:r>
      </w:ins>
      <w:r>
        <w:fldChar w:fldCharType="separate"/>
      </w:r>
      <w:ins w:id="103" w:author="C4-211757" w:date="2021-03-09T09:03:00Z">
        <w:r>
          <w:t>19</w:t>
        </w:r>
        <w:r>
          <w:fldChar w:fldCharType="end"/>
        </w:r>
      </w:ins>
    </w:p>
    <w:p w14:paraId="13B699A3" w14:textId="77777777" w:rsidR="008F6910" w:rsidRDefault="008F6910">
      <w:pPr>
        <w:pStyle w:val="30"/>
        <w:rPr>
          <w:ins w:id="104" w:author="C4-211757" w:date="2021-03-09T09:03:00Z"/>
          <w:rFonts w:asciiTheme="minorHAnsi" w:eastAsiaTheme="minorEastAsia" w:hAnsiTheme="minorHAnsi" w:cstheme="minorBidi"/>
          <w:kern w:val="2"/>
          <w:sz w:val="21"/>
          <w:szCs w:val="22"/>
          <w:lang w:val="en-US" w:eastAsia="zh-CN"/>
        </w:rPr>
      </w:pPr>
      <w:ins w:id="105" w:author="C4-211757" w:date="2021-03-09T09:03: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_Toc66173039 \h </w:instrText>
        </w:r>
      </w:ins>
      <w:r>
        <w:fldChar w:fldCharType="separate"/>
      </w:r>
      <w:ins w:id="106" w:author="C4-211757" w:date="2021-03-09T09:03:00Z">
        <w:r>
          <w:t>21</w:t>
        </w:r>
        <w:r>
          <w:fldChar w:fldCharType="end"/>
        </w:r>
      </w:ins>
    </w:p>
    <w:p w14:paraId="5F30B4F1" w14:textId="77777777" w:rsidR="008F6910" w:rsidRDefault="008F6910">
      <w:pPr>
        <w:pStyle w:val="30"/>
        <w:rPr>
          <w:ins w:id="107" w:author="C4-211757" w:date="2021-03-09T09:03:00Z"/>
          <w:rFonts w:asciiTheme="minorHAnsi" w:eastAsiaTheme="minorEastAsia" w:hAnsiTheme="minorHAnsi" w:cstheme="minorBidi"/>
          <w:kern w:val="2"/>
          <w:sz w:val="21"/>
          <w:szCs w:val="22"/>
          <w:lang w:val="en-US" w:eastAsia="zh-CN"/>
        </w:rPr>
      </w:pPr>
      <w:ins w:id="108" w:author="C4-211757" w:date="2021-03-09T09:03: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_Toc66173040 \h </w:instrText>
        </w:r>
      </w:ins>
      <w:r>
        <w:fldChar w:fldCharType="separate"/>
      </w:r>
      <w:ins w:id="109" w:author="C4-211757" w:date="2021-03-09T09:03:00Z">
        <w:r>
          <w:t>21</w:t>
        </w:r>
        <w:r>
          <w:fldChar w:fldCharType="end"/>
        </w:r>
      </w:ins>
    </w:p>
    <w:p w14:paraId="6A9A65C4" w14:textId="77777777" w:rsidR="008F6910" w:rsidRDefault="008F6910">
      <w:pPr>
        <w:pStyle w:val="20"/>
        <w:rPr>
          <w:ins w:id="110" w:author="C4-211757" w:date="2021-03-09T09:03:00Z"/>
          <w:rFonts w:asciiTheme="minorHAnsi" w:eastAsiaTheme="minorEastAsia" w:hAnsiTheme="minorHAnsi" w:cstheme="minorBidi"/>
          <w:kern w:val="2"/>
          <w:sz w:val="21"/>
          <w:szCs w:val="22"/>
          <w:lang w:val="en-US" w:eastAsia="zh-CN"/>
        </w:rPr>
      </w:pPr>
      <w:ins w:id="111" w:author="C4-211757" w:date="2021-03-09T09:03: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_Toc66173041 \h </w:instrText>
        </w:r>
      </w:ins>
      <w:r>
        <w:fldChar w:fldCharType="separate"/>
      </w:r>
      <w:ins w:id="112" w:author="C4-211757" w:date="2021-03-09T09:03:00Z">
        <w:r>
          <w:t>22</w:t>
        </w:r>
        <w:r>
          <w:fldChar w:fldCharType="end"/>
        </w:r>
      </w:ins>
    </w:p>
    <w:p w14:paraId="403EFB20" w14:textId="77777777" w:rsidR="008F6910" w:rsidRDefault="008F6910">
      <w:pPr>
        <w:pStyle w:val="30"/>
        <w:rPr>
          <w:ins w:id="113" w:author="C4-211757" w:date="2021-03-09T09:03:00Z"/>
          <w:rFonts w:asciiTheme="minorHAnsi" w:eastAsiaTheme="minorEastAsia" w:hAnsiTheme="minorHAnsi" w:cstheme="minorBidi"/>
          <w:kern w:val="2"/>
          <w:sz w:val="21"/>
          <w:szCs w:val="22"/>
          <w:lang w:val="en-US" w:eastAsia="zh-CN"/>
        </w:rPr>
      </w:pPr>
      <w:ins w:id="114" w:author="C4-211757" w:date="2021-03-09T09:03: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_Toc66173042 \h </w:instrText>
        </w:r>
      </w:ins>
      <w:r>
        <w:fldChar w:fldCharType="separate"/>
      </w:r>
      <w:ins w:id="115" w:author="C4-211757" w:date="2021-03-09T09:03:00Z">
        <w:r>
          <w:t>22</w:t>
        </w:r>
        <w:r>
          <w:fldChar w:fldCharType="end"/>
        </w:r>
      </w:ins>
    </w:p>
    <w:p w14:paraId="4B34DC2E" w14:textId="77777777" w:rsidR="008F6910" w:rsidRDefault="008F6910">
      <w:pPr>
        <w:pStyle w:val="30"/>
        <w:rPr>
          <w:ins w:id="116" w:author="C4-211757" w:date="2021-03-09T09:03:00Z"/>
          <w:rFonts w:asciiTheme="minorHAnsi" w:eastAsiaTheme="minorEastAsia" w:hAnsiTheme="minorHAnsi" w:cstheme="minorBidi"/>
          <w:kern w:val="2"/>
          <w:sz w:val="21"/>
          <w:szCs w:val="22"/>
          <w:lang w:val="en-US" w:eastAsia="zh-CN"/>
        </w:rPr>
      </w:pPr>
      <w:ins w:id="117" w:author="C4-211757" w:date="2021-03-09T09:03: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_Toc66173043 \h </w:instrText>
        </w:r>
      </w:ins>
      <w:r>
        <w:fldChar w:fldCharType="separate"/>
      </w:r>
      <w:ins w:id="118" w:author="C4-211757" w:date="2021-03-09T09:03:00Z">
        <w:r>
          <w:t>22</w:t>
        </w:r>
        <w:r>
          <w:fldChar w:fldCharType="end"/>
        </w:r>
      </w:ins>
    </w:p>
    <w:p w14:paraId="45EFBD95" w14:textId="77777777" w:rsidR="008F6910" w:rsidRDefault="008F6910">
      <w:pPr>
        <w:pStyle w:val="30"/>
        <w:rPr>
          <w:ins w:id="119" w:author="C4-211757" w:date="2021-03-09T09:03:00Z"/>
          <w:rFonts w:asciiTheme="minorHAnsi" w:eastAsiaTheme="minorEastAsia" w:hAnsiTheme="minorHAnsi" w:cstheme="minorBidi"/>
          <w:kern w:val="2"/>
          <w:sz w:val="21"/>
          <w:szCs w:val="22"/>
          <w:lang w:val="en-US" w:eastAsia="zh-CN"/>
        </w:rPr>
      </w:pPr>
      <w:ins w:id="120" w:author="C4-211757" w:date="2021-03-09T09:03: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_Toc66173044 \h </w:instrText>
        </w:r>
      </w:ins>
      <w:r>
        <w:fldChar w:fldCharType="separate"/>
      </w:r>
      <w:ins w:id="121" w:author="C4-211757" w:date="2021-03-09T09:03:00Z">
        <w:r>
          <w:t>23</w:t>
        </w:r>
        <w:r>
          <w:fldChar w:fldCharType="end"/>
        </w:r>
      </w:ins>
    </w:p>
    <w:p w14:paraId="1948D40C" w14:textId="77777777" w:rsidR="008F6910" w:rsidRDefault="008F6910">
      <w:pPr>
        <w:pStyle w:val="40"/>
        <w:rPr>
          <w:ins w:id="122" w:author="C4-211757" w:date="2021-03-09T09:03:00Z"/>
          <w:rFonts w:asciiTheme="minorHAnsi" w:eastAsiaTheme="minorEastAsia" w:hAnsiTheme="minorHAnsi" w:cstheme="minorBidi"/>
          <w:kern w:val="2"/>
          <w:sz w:val="21"/>
          <w:szCs w:val="22"/>
          <w:lang w:val="en-US" w:eastAsia="zh-CN"/>
        </w:rPr>
      </w:pPr>
      <w:ins w:id="123" w:author="C4-211757" w:date="2021-03-09T09:03: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_Toc66173045 \h </w:instrText>
        </w:r>
      </w:ins>
      <w:r>
        <w:fldChar w:fldCharType="separate"/>
      </w:r>
      <w:ins w:id="124" w:author="C4-211757" w:date="2021-03-09T09:03:00Z">
        <w:r>
          <w:t>24</w:t>
        </w:r>
        <w:r>
          <w:fldChar w:fldCharType="end"/>
        </w:r>
      </w:ins>
    </w:p>
    <w:p w14:paraId="19FB9ED0" w14:textId="77777777" w:rsidR="008F6910" w:rsidRDefault="008F6910">
      <w:pPr>
        <w:pStyle w:val="40"/>
        <w:rPr>
          <w:ins w:id="125" w:author="C4-211757" w:date="2021-03-09T09:03:00Z"/>
          <w:rFonts w:asciiTheme="minorHAnsi" w:eastAsiaTheme="minorEastAsia" w:hAnsiTheme="minorHAnsi" w:cstheme="minorBidi"/>
          <w:kern w:val="2"/>
          <w:sz w:val="21"/>
          <w:szCs w:val="22"/>
          <w:lang w:val="en-US" w:eastAsia="zh-CN"/>
        </w:rPr>
      </w:pPr>
      <w:ins w:id="126" w:author="C4-211757" w:date="2021-03-09T09:03: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_Toc66173046 \h </w:instrText>
        </w:r>
      </w:ins>
      <w:r>
        <w:fldChar w:fldCharType="separate"/>
      </w:r>
      <w:ins w:id="127" w:author="C4-211757" w:date="2021-03-09T09:03:00Z">
        <w:r>
          <w:t>25</w:t>
        </w:r>
        <w:r>
          <w:fldChar w:fldCharType="end"/>
        </w:r>
      </w:ins>
    </w:p>
    <w:p w14:paraId="65084BDB" w14:textId="77777777" w:rsidR="008F6910" w:rsidRDefault="008F6910">
      <w:pPr>
        <w:pStyle w:val="40"/>
        <w:rPr>
          <w:ins w:id="128" w:author="C4-211757" w:date="2021-03-09T09:03:00Z"/>
          <w:rFonts w:asciiTheme="minorHAnsi" w:eastAsiaTheme="minorEastAsia" w:hAnsiTheme="minorHAnsi" w:cstheme="minorBidi"/>
          <w:kern w:val="2"/>
          <w:sz w:val="21"/>
          <w:szCs w:val="22"/>
          <w:lang w:val="en-US" w:eastAsia="zh-CN"/>
        </w:rPr>
      </w:pPr>
      <w:ins w:id="129" w:author="C4-211757" w:date="2021-03-09T09:03: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_Toc66173047 \h </w:instrText>
        </w:r>
      </w:ins>
      <w:r>
        <w:fldChar w:fldCharType="separate"/>
      </w:r>
      <w:ins w:id="130" w:author="C4-211757" w:date="2021-03-09T09:03:00Z">
        <w:r>
          <w:t>27</w:t>
        </w:r>
        <w:r>
          <w:fldChar w:fldCharType="end"/>
        </w:r>
      </w:ins>
    </w:p>
    <w:p w14:paraId="0A52F68A" w14:textId="77777777" w:rsidR="008F6910" w:rsidRDefault="008F6910">
      <w:pPr>
        <w:pStyle w:val="40"/>
        <w:rPr>
          <w:ins w:id="131" w:author="C4-211757" w:date="2021-03-09T09:03:00Z"/>
          <w:rFonts w:asciiTheme="minorHAnsi" w:eastAsiaTheme="minorEastAsia" w:hAnsiTheme="minorHAnsi" w:cstheme="minorBidi"/>
          <w:kern w:val="2"/>
          <w:sz w:val="21"/>
          <w:szCs w:val="22"/>
          <w:lang w:val="en-US" w:eastAsia="zh-CN"/>
        </w:rPr>
      </w:pPr>
      <w:ins w:id="132" w:author="C4-211757" w:date="2021-03-09T09:03: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_Toc66173048 \h </w:instrText>
        </w:r>
      </w:ins>
      <w:r>
        <w:fldChar w:fldCharType="separate"/>
      </w:r>
      <w:ins w:id="133" w:author="C4-211757" w:date="2021-03-09T09:03:00Z">
        <w:r>
          <w:t>29</w:t>
        </w:r>
        <w:r>
          <w:fldChar w:fldCharType="end"/>
        </w:r>
      </w:ins>
    </w:p>
    <w:p w14:paraId="2BC8C7C7" w14:textId="77777777" w:rsidR="008F6910" w:rsidRDefault="008F6910">
      <w:pPr>
        <w:pStyle w:val="30"/>
        <w:rPr>
          <w:ins w:id="134" w:author="C4-211757" w:date="2021-03-09T09:03:00Z"/>
          <w:rFonts w:asciiTheme="minorHAnsi" w:eastAsiaTheme="minorEastAsia" w:hAnsiTheme="minorHAnsi" w:cstheme="minorBidi"/>
          <w:kern w:val="2"/>
          <w:sz w:val="21"/>
          <w:szCs w:val="22"/>
          <w:lang w:val="en-US" w:eastAsia="zh-CN"/>
        </w:rPr>
      </w:pPr>
      <w:ins w:id="135" w:author="C4-211757" w:date="2021-03-09T09:03: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_Toc66173049 \h </w:instrText>
        </w:r>
      </w:ins>
      <w:r>
        <w:fldChar w:fldCharType="separate"/>
      </w:r>
      <w:ins w:id="136" w:author="C4-211757" w:date="2021-03-09T09:03:00Z">
        <w:r>
          <w:t>31</w:t>
        </w:r>
        <w:r>
          <w:fldChar w:fldCharType="end"/>
        </w:r>
      </w:ins>
    </w:p>
    <w:p w14:paraId="50A4E73F" w14:textId="77777777" w:rsidR="008F6910" w:rsidRDefault="008F6910">
      <w:pPr>
        <w:pStyle w:val="20"/>
        <w:rPr>
          <w:ins w:id="137" w:author="C4-211757" w:date="2021-03-09T09:03:00Z"/>
          <w:rFonts w:asciiTheme="minorHAnsi" w:eastAsiaTheme="minorEastAsia" w:hAnsiTheme="minorHAnsi" w:cstheme="minorBidi"/>
          <w:kern w:val="2"/>
          <w:sz w:val="21"/>
          <w:szCs w:val="22"/>
          <w:lang w:val="en-US" w:eastAsia="zh-CN"/>
        </w:rPr>
      </w:pPr>
      <w:ins w:id="138" w:author="C4-211757" w:date="2021-03-09T09:03: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_Toc66173050 \h </w:instrText>
        </w:r>
      </w:ins>
      <w:r>
        <w:fldChar w:fldCharType="separate"/>
      </w:r>
      <w:ins w:id="139" w:author="C4-211757" w:date="2021-03-09T09:03:00Z">
        <w:r>
          <w:t>31</w:t>
        </w:r>
        <w:r>
          <w:fldChar w:fldCharType="end"/>
        </w:r>
      </w:ins>
    </w:p>
    <w:p w14:paraId="61484070" w14:textId="77777777" w:rsidR="008F6910" w:rsidRDefault="008F6910">
      <w:pPr>
        <w:pStyle w:val="30"/>
        <w:rPr>
          <w:ins w:id="140" w:author="C4-211757" w:date="2021-03-09T09:03:00Z"/>
          <w:rFonts w:asciiTheme="minorHAnsi" w:eastAsiaTheme="minorEastAsia" w:hAnsiTheme="minorHAnsi" w:cstheme="minorBidi"/>
          <w:kern w:val="2"/>
          <w:sz w:val="21"/>
          <w:szCs w:val="22"/>
          <w:lang w:val="en-US" w:eastAsia="zh-CN"/>
        </w:rPr>
      </w:pPr>
      <w:ins w:id="141" w:author="C4-211757" w:date="2021-03-09T09:03: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_Toc66173051 \h </w:instrText>
        </w:r>
      </w:ins>
      <w:r>
        <w:fldChar w:fldCharType="separate"/>
      </w:r>
      <w:ins w:id="142" w:author="C4-211757" w:date="2021-03-09T09:03:00Z">
        <w:r>
          <w:t>31</w:t>
        </w:r>
        <w:r>
          <w:fldChar w:fldCharType="end"/>
        </w:r>
      </w:ins>
    </w:p>
    <w:p w14:paraId="2BDCFFC0" w14:textId="77777777" w:rsidR="008F6910" w:rsidRDefault="008F6910">
      <w:pPr>
        <w:pStyle w:val="30"/>
        <w:rPr>
          <w:ins w:id="143" w:author="C4-211757" w:date="2021-03-09T09:03:00Z"/>
          <w:rFonts w:asciiTheme="minorHAnsi" w:eastAsiaTheme="minorEastAsia" w:hAnsiTheme="minorHAnsi" w:cstheme="minorBidi"/>
          <w:kern w:val="2"/>
          <w:sz w:val="21"/>
          <w:szCs w:val="22"/>
          <w:lang w:val="en-US" w:eastAsia="zh-CN"/>
        </w:rPr>
      </w:pPr>
      <w:ins w:id="144" w:author="C4-211757" w:date="2021-03-09T09:03: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_Toc66173052 \h </w:instrText>
        </w:r>
      </w:ins>
      <w:r>
        <w:fldChar w:fldCharType="separate"/>
      </w:r>
      <w:ins w:id="145" w:author="C4-211757" w:date="2021-03-09T09:03:00Z">
        <w:r>
          <w:t>32</w:t>
        </w:r>
        <w:r>
          <w:fldChar w:fldCharType="end"/>
        </w:r>
      </w:ins>
    </w:p>
    <w:p w14:paraId="584C3447" w14:textId="77777777" w:rsidR="008F6910" w:rsidRDefault="008F6910">
      <w:pPr>
        <w:pStyle w:val="30"/>
        <w:rPr>
          <w:ins w:id="146" w:author="C4-211757" w:date="2021-03-09T09:03:00Z"/>
          <w:rFonts w:asciiTheme="minorHAnsi" w:eastAsiaTheme="minorEastAsia" w:hAnsiTheme="minorHAnsi" w:cstheme="minorBidi"/>
          <w:kern w:val="2"/>
          <w:sz w:val="21"/>
          <w:szCs w:val="22"/>
          <w:lang w:val="en-US" w:eastAsia="zh-CN"/>
        </w:rPr>
      </w:pPr>
      <w:ins w:id="147" w:author="C4-211757" w:date="2021-03-09T09:03: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_Toc66173053 \h </w:instrText>
        </w:r>
      </w:ins>
      <w:r>
        <w:fldChar w:fldCharType="separate"/>
      </w:r>
      <w:ins w:id="148" w:author="C4-211757" w:date="2021-03-09T09:03:00Z">
        <w:r>
          <w:t>33</w:t>
        </w:r>
        <w:r>
          <w:fldChar w:fldCharType="end"/>
        </w:r>
      </w:ins>
    </w:p>
    <w:p w14:paraId="7E7E653A" w14:textId="77777777" w:rsidR="008F6910" w:rsidRDefault="008F6910">
      <w:pPr>
        <w:pStyle w:val="30"/>
        <w:rPr>
          <w:ins w:id="149" w:author="C4-211757" w:date="2021-03-09T09:03:00Z"/>
          <w:rFonts w:asciiTheme="minorHAnsi" w:eastAsiaTheme="minorEastAsia" w:hAnsiTheme="minorHAnsi" w:cstheme="minorBidi"/>
          <w:kern w:val="2"/>
          <w:sz w:val="21"/>
          <w:szCs w:val="22"/>
          <w:lang w:val="en-US" w:eastAsia="zh-CN"/>
        </w:rPr>
      </w:pPr>
      <w:ins w:id="150" w:author="C4-211757" w:date="2021-03-09T09:03: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_Toc66173054 \h </w:instrText>
        </w:r>
      </w:ins>
      <w:r>
        <w:fldChar w:fldCharType="separate"/>
      </w:r>
      <w:ins w:id="151" w:author="C4-211757" w:date="2021-03-09T09:03:00Z">
        <w:r>
          <w:t>34</w:t>
        </w:r>
        <w:r>
          <w:fldChar w:fldCharType="end"/>
        </w:r>
      </w:ins>
    </w:p>
    <w:p w14:paraId="51FE4F51" w14:textId="77777777" w:rsidR="008F6910" w:rsidRDefault="008F6910">
      <w:pPr>
        <w:pStyle w:val="30"/>
        <w:rPr>
          <w:ins w:id="152" w:author="C4-211757" w:date="2021-03-09T09:03:00Z"/>
          <w:rFonts w:asciiTheme="minorHAnsi" w:eastAsiaTheme="minorEastAsia" w:hAnsiTheme="minorHAnsi" w:cstheme="minorBidi"/>
          <w:kern w:val="2"/>
          <w:sz w:val="21"/>
          <w:szCs w:val="22"/>
          <w:lang w:val="en-US" w:eastAsia="zh-CN"/>
        </w:rPr>
      </w:pPr>
      <w:ins w:id="153" w:author="C4-211757" w:date="2021-03-09T09:03: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_Toc66173055 \h </w:instrText>
        </w:r>
      </w:ins>
      <w:r>
        <w:fldChar w:fldCharType="separate"/>
      </w:r>
      <w:ins w:id="154" w:author="C4-211757" w:date="2021-03-09T09:03:00Z">
        <w:r>
          <w:t>35</w:t>
        </w:r>
        <w:r>
          <w:fldChar w:fldCharType="end"/>
        </w:r>
      </w:ins>
    </w:p>
    <w:p w14:paraId="2435A9D3" w14:textId="77777777" w:rsidR="008F6910" w:rsidRDefault="008F6910">
      <w:pPr>
        <w:pStyle w:val="20"/>
        <w:rPr>
          <w:ins w:id="155" w:author="C4-211757" w:date="2021-03-09T09:03:00Z"/>
          <w:rFonts w:asciiTheme="minorHAnsi" w:eastAsiaTheme="minorEastAsia" w:hAnsiTheme="minorHAnsi" w:cstheme="minorBidi"/>
          <w:kern w:val="2"/>
          <w:sz w:val="21"/>
          <w:szCs w:val="22"/>
          <w:lang w:val="en-US" w:eastAsia="zh-CN"/>
        </w:rPr>
      </w:pPr>
      <w:ins w:id="156" w:author="C4-211757" w:date="2021-03-09T09:03: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_Toc66173056 \h </w:instrText>
        </w:r>
      </w:ins>
      <w:r>
        <w:fldChar w:fldCharType="separate"/>
      </w:r>
      <w:ins w:id="157" w:author="C4-211757" w:date="2021-03-09T09:03:00Z">
        <w:r>
          <w:t>35</w:t>
        </w:r>
        <w:r>
          <w:fldChar w:fldCharType="end"/>
        </w:r>
      </w:ins>
    </w:p>
    <w:p w14:paraId="39C0BD7F" w14:textId="77777777" w:rsidR="008F6910" w:rsidRDefault="008F6910">
      <w:pPr>
        <w:pStyle w:val="30"/>
        <w:rPr>
          <w:ins w:id="158" w:author="C4-211757" w:date="2021-03-09T09:03:00Z"/>
          <w:rFonts w:asciiTheme="minorHAnsi" w:eastAsiaTheme="minorEastAsia" w:hAnsiTheme="minorHAnsi" w:cstheme="minorBidi"/>
          <w:kern w:val="2"/>
          <w:sz w:val="21"/>
          <w:szCs w:val="22"/>
          <w:lang w:val="en-US" w:eastAsia="zh-CN"/>
        </w:rPr>
      </w:pPr>
      <w:ins w:id="159" w:author="C4-211757" w:date="2021-03-09T09:03: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_Toc66173057 \h </w:instrText>
        </w:r>
      </w:ins>
      <w:r>
        <w:fldChar w:fldCharType="separate"/>
      </w:r>
      <w:ins w:id="160" w:author="C4-211757" w:date="2021-03-09T09:03:00Z">
        <w:r>
          <w:t>35</w:t>
        </w:r>
        <w:r>
          <w:fldChar w:fldCharType="end"/>
        </w:r>
      </w:ins>
    </w:p>
    <w:p w14:paraId="323293AB" w14:textId="77777777" w:rsidR="008F6910" w:rsidRDefault="008F6910">
      <w:pPr>
        <w:pStyle w:val="30"/>
        <w:rPr>
          <w:ins w:id="161" w:author="C4-211757" w:date="2021-03-09T09:03:00Z"/>
          <w:rFonts w:asciiTheme="minorHAnsi" w:eastAsiaTheme="minorEastAsia" w:hAnsiTheme="minorHAnsi" w:cstheme="minorBidi"/>
          <w:kern w:val="2"/>
          <w:sz w:val="21"/>
          <w:szCs w:val="22"/>
          <w:lang w:val="en-US" w:eastAsia="zh-CN"/>
        </w:rPr>
      </w:pPr>
      <w:ins w:id="162" w:author="C4-211757" w:date="2021-03-09T09:03: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_Toc66173058 \h </w:instrText>
        </w:r>
      </w:ins>
      <w:r>
        <w:fldChar w:fldCharType="separate"/>
      </w:r>
      <w:ins w:id="163" w:author="C4-211757" w:date="2021-03-09T09:03:00Z">
        <w:r>
          <w:t>36</w:t>
        </w:r>
        <w:r>
          <w:fldChar w:fldCharType="end"/>
        </w:r>
      </w:ins>
    </w:p>
    <w:p w14:paraId="5957DB7D" w14:textId="77777777" w:rsidR="008F6910" w:rsidRDefault="008F6910">
      <w:pPr>
        <w:pStyle w:val="30"/>
        <w:rPr>
          <w:ins w:id="164" w:author="C4-211757" w:date="2021-03-09T09:03:00Z"/>
          <w:rFonts w:asciiTheme="minorHAnsi" w:eastAsiaTheme="minorEastAsia" w:hAnsiTheme="minorHAnsi" w:cstheme="minorBidi"/>
          <w:kern w:val="2"/>
          <w:sz w:val="21"/>
          <w:szCs w:val="22"/>
          <w:lang w:val="en-US" w:eastAsia="zh-CN"/>
        </w:rPr>
      </w:pPr>
      <w:ins w:id="165" w:author="C4-211757" w:date="2021-03-09T09:03: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_Toc66173059 \h </w:instrText>
        </w:r>
      </w:ins>
      <w:r>
        <w:fldChar w:fldCharType="separate"/>
      </w:r>
      <w:ins w:id="166" w:author="C4-211757" w:date="2021-03-09T09:03:00Z">
        <w:r>
          <w:t>37</w:t>
        </w:r>
        <w:r>
          <w:fldChar w:fldCharType="end"/>
        </w:r>
      </w:ins>
    </w:p>
    <w:p w14:paraId="1A8C387C" w14:textId="77777777" w:rsidR="008F6910" w:rsidRDefault="008F6910">
      <w:pPr>
        <w:pStyle w:val="30"/>
        <w:rPr>
          <w:ins w:id="167" w:author="C4-211757" w:date="2021-03-09T09:03:00Z"/>
          <w:rFonts w:asciiTheme="minorHAnsi" w:eastAsiaTheme="minorEastAsia" w:hAnsiTheme="minorHAnsi" w:cstheme="minorBidi"/>
          <w:kern w:val="2"/>
          <w:sz w:val="21"/>
          <w:szCs w:val="22"/>
          <w:lang w:val="en-US" w:eastAsia="zh-CN"/>
        </w:rPr>
      </w:pPr>
      <w:ins w:id="168" w:author="C4-211757" w:date="2021-03-09T09:03: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_Toc66173060 \h </w:instrText>
        </w:r>
      </w:ins>
      <w:r>
        <w:fldChar w:fldCharType="separate"/>
      </w:r>
      <w:ins w:id="169" w:author="C4-211757" w:date="2021-03-09T09:03:00Z">
        <w:r>
          <w:t>37</w:t>
        </w:r>
        <w:r>
          <w:fldChar w:fldCharType="end"/>
        </w:r>
      </w:ins>
    </w:p>
    <w:p w14:paraId="105F9A02" w14:textId="77777777" w:rsidR="008F6910" w:rsidRDefault="008F6910">
      <w:pPr>
        <w:pStyle w:val="30"/>
        <w:rPr>
          <w:ins w:id="170" w:author="C4-211757" w:date="2021-03-09T09:03:00Z"/>
          <w:rFonts w:asciiTheme="minorHAnsi" w:eastAsiaTheme="minorEastAsia" w:hAnsiTheme="minorHAnsi" w:cstheme="minorBidi"/>
          <w:kern w:val="2"/>
          <w:sz w:val="21"/>
          <w:szCs w:val="22"/>
          <w:lang w:val="en-US" w:eastAsia="zh-CN"/>
        </w:rPr>
      </w:pPr>
      <w:ins w:id="171" w:author="C4-211757" w:date="2021-03-09T09:03: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_Toc66173061 \h </w:instrText>
        </w:r>
      </w:ins>
      <w:r>
        <w:fldChar w:fldCharType="separate"/>
      </w:r>
      <w:ins w:id="172" w:author="C4-211757" w:date="2021-03-09T09:03:00Z">
        <w:r>
          <w:t>38</w:t>
        </w:r>
        <w:r>
          <w:fldChar w:fldCharType="end"/>
        </w:r>
      </w:ins>
    </w:p>
    <w:p w14:paraId="3EA3F19A" w14:textId="77777777" w:rsidR="008F6910" w:rsidRDefault="008F6910">
      <w:pPr>
        <w:pStyle w:val="20"/>
        <w:rPr>
          <w:ins w:id="173" w:author="C4-211757" w:date="2021-03-09T09:03:00Z"/>
          <w:rFonts w:asciiTheme="minorHAnsi" w:eastAsiaTheme="minorEastAsia" w:hAnsiTheme="minorHAnsi" w:cstheme="minorBidi"/>
          <w:kern w:val="2"/>
          <w:sz w:val="21"/>
          <w:szCs w:val="22"/>
          <w:lang w:val="en-US" w:eastAsia="zh-CN"/>
        </w:rPr>
      </w:pPr>
      <w:ins w:id="174" w:author="C4-211757" w:date="2021-03-09T09:03: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_Toc66173062 \h </w:instrText>
        </w:r>
      </w:ins>
      <w:r>
        <w:fldChar w:fldCharType="separate"/>
      </w:r>
      <w:ins w:id="175" w:author="C4-211757" w:date="2021-03-09T09:03:00Z">
        <w:r>
          <w:t>38</w:t>
        </w:r>
        <w:r>
          <w:fldChar w:fldCharType="end"/>
        </w:r>
      </w:ins>
    </w:p>
    <w:p w14:paraId="32788799" w14:textId="77777777" w:rsidR="008F6910" w:rsidRDefault="008F6910">
      <w:pPr>
        <w:pStyle w:val="30"/>
        <w:rPr>
          <w:ins w:id="176" w:author="C4-211757" w:date="2021-03-09T09:03:00Z"/>
          <w:rFonts w:asciiTheme="minorHAnsi" w:eastAsiaTheme="minorEastAsia" w:hAnsiTheme="minorHAnsi" w:cstheme="minorBidi"/>
          <w:kern w:val="2"/>
          <w:sz w:val="21"/>
          <w:szCs w:val="22"/>
          <w:lang w:val="en-US" w:eastAsia="zh-CN"/>
        </w:rPr>
      </w:pPr>
      <w:ins w:id="177" w:author="C4-211757" w:date="2021-03-09T09:03: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_Toc66173063 \h </w:instrText>
        </w:r>
      </w:ins>
      <w:r>
        <w:fldChar w:fldCharType="separate"/>
      </w:r>
      <w:ins w:id="178" w:author="C4-211757" w:date="2021-03-09T09:03:00Z">
        <w:r>
          <w:t>38</w:t>
        </w:r>
        <w:r>
          <w:fldChar w:fldCharType="end"/>
        </w:r>
      </w:ins>
    </w:p>
    <w:p w14:paraId="54F6CC93" w14:textId="77777777" w:rsidR="008F6910" w:rsidRDefault="008F6910">
      <w:pPr>
        <w:pStyle w:val="30"/>
        <w:rPr>
          <w:ins w:id="179" w:author="C4-211757" w:date="2021-03-09T09:03:00Z"/>
          <w:rFonts w:asciiTheme="minorHAnsi" w:eastAsiaTheme="minorEastAsia" w:hAnsiTheme="minorHAnsi" w:cstheme="minorBidi"/>
          <w:kern w:val="2"/>
          <w:sz w:val="21"/>
          <w:szCs w:val="22"/>
          <w:lang w:val="en-US" w:eastAsia="zh-CN"/>
        </w:rPr>
      </w:pPr>
      <w:ins w:id="180" w:author="C4-211757" w:date="2021-03-09T09:03: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_Toc66173064 \h </w:instrText>
        </w:r>
      </w:ins>
      <w:r>
        <w:fldChar w:fldCharType="separate"/>
      </w:r>
      <w:ins w:id="181" w:author="C4-211757" w:date="2021-03-09T09:03:00Z">
        <w:r>
          <w:t>39</w:t>
        </w:r>
        <w:r>
          <w:fldChar w:fldCharType="end"/>
        </w:r>
      </w:ins>
    </w:p>
    <w:p w14:paraId="1B1314FF" w14:textId="77777777" w:rsidR="008F6910" w:rsidRDefault="008F6910">
      <w:pPr>
        <w:pStyle w:val="30"/>
        <w:rPr>
          <w:ins w:id="182" w:author="C4-211757" w:date="2021-03-09T09:03:00Z"/>
          <w:rFonts w:asciiTheme="minorHAnsi" w:eastAsiaTheme="minorEastAsia" w:hAnsiTheme="minorHAnsi" w:cstheme="minorBidi"/>
          <w:kern w:val="2"/>
          <w:sz w:val="21"/>
          <w:szCs w:val="22"/>
          <w:lang w:val="en-US" w:eastAsia="zh-CN"/>
        </w:rPr>
      </w:pPr>
      <w:ins w:id="183" w:author="C4-211757" w:date="2021-03-09T09:03: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_Toc66173065 \h </w:instrText>
        </w:r>
      </w:ins>
      <w:r>
        <w:fldChar w:fldCharType="separate"/>
      </w:r>
      <w:ins w:id="184" w:author="C4-211757" w:date="2021-03-09T09:03:00Z">
        <w:r>
          <w:t>41</w:t>
        </w:r>
        <w:r>
          <w:fldChar w:fldCharType="end"/>
        </w:r>
      </w:ins>
    </w:p>
    <w:p w14:paraId="46193C33" w14:textId="77777777" w:rsidR="008F6910" w:rsidRDefault="008F6910">
      <w:pPr>
        <w:pStyle w:val="30"/>
        <w:rPr>
          <w:ins w:id="185" w:author="C4-211757" w:date="2021-03-09T09:03:00Z"/>
          <w:rFonts w:asciiTheme="minorHAnsi" w:eastAsiaTheme="minorEastAsia" w:hAnsiTheme="minorHAnsi" w:cstheme="minorBidi"/>
          <w:kern w:val="2"/>
          <w:sz w:val="21"/>
          <w:szCs w:val="22"/>
          <w:lang w:val="en-US" w:eastAsia="zh-CN"/>
        </w:rPr>
      </w:pPr>
      <w:ins w:id="186" w:author="C4-211757" w:date="2021-03-09T09:03: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_Toc66173066 \h </w:instrText>
        </w:r>
      </w:ins>
      <w:r>
        <w:fldChar w:fldCharType="separate"/>
      </w:r>
      <w:ins w:id="187" w:author="C4-211757" w:date="2021-03-09T09:03:00Z">
        <w:r>
          <w:t>41</w:t>
        </w:r>
        <w:r>
          <w:fldChar w:fldCharType="end"/>
        </w:r>
      </w:ins>
    </w:p>
    <w:p w14:paraId="512747E5" w14:textId="77777777" w:rsidR="008F6910" w:rsidRDefault="008F6910">
      <w:pPr>
        <w:pStyle w:val="30"/>
        <w:rPr>
          <w:ins w:id="188" w:author="C4-211757" w:date="2021-03-09T09:03:00Z"/>
          <w:rFonts w:asciiTheme="minorHAnsi" w:eastAsiaTheme="minorEastAsia" w:hAnsiTheme="minorHAnsi" w:cstheme="minorBidi"/>
          <w:kern w:val="2"/>
          <w:sz w:val="21"/>
          <w:szCs w:val="22"/>
          <w:lang w:val="en-US" w:eastAsia="zh-CN"/>
        </w:rPr>
      </w:pPr>
      <w:ins w:id="189" w:author="C4-211757" w:date="2021-03-09T09:03: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_Toc66173067 \h </w:instrText>
        </w:r>
      </w:ins>
      <w:r>
        <w:fldChar w:fldCharType="separate"/>
      </w:r>
      <w:ins w:id="190" w:author="C4-211757" w:date="2021-03-09T09:03:00Z">
        <w:r>
          <w:t>42</w:t>
        </w:r>
        <w:r>
          <w:fldChar w:fldCharType="end"/>
        </w:r>
      </w:ins>
    </w:p>
    <w:p w14:paraId="6AFDEE16" w14:textId="77777777" w:rsidR="008F6910" w:rsidRDefault="008F6910">
      <w:pPr>
        <w:pStyle w:val="30"/>
        <w:rPr>
          <w:ins w:id="191" w:author="C4-211757" w:date="2021-03-09T09:03:00Z"/>
          <w:rFonts w:asciiTheme="minorHAnsi" w:eastAsiaTheme="minorEastAsia" w:hAnsiTheme="minorHAnsi" w:cstheme="minorBidi"/>
          <w:kern w:val="2"/>
          <w:sz w:val="21"/>
          <w:szCs w:val="22"/>
          <w:lang w:val="en-US" w:eastAsia="zh-CN"/>
        </w:rPr>
      </w:pPr>
      <w:ins w:id="192" w:author="C4-211757" w:date="2021-03-09T09:03: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_Toc66173068 \h </w:instrText>
        </w:r>
      </w:ins>
      <w:r>
        <w:fldChar w:fldCharType="separate"/>
      </w:r>
      <w:ins w:id="193" w:author="C4-211757" w:date="2021-03-09T09:03:00Z">
        <w:r>
          <w:t>43</w:t>
        </w:r>
        <w:r>
          <w:fldChar w:fldCharType="end"/>
        </w:r>
      </w:ins>
    </w:p>
    <w:p w14:paraId="2AA3B04A" w14:textId="77777777" w:rsidR="008F6910" w:rsidRDefault="008F6910">
      <w:pPr>
        <w:pStyle w:val="20"/>
        <w:rPr>
          <w:ins w:id="194" w:author="C4-211757" w:date="2021-03-09T09:03:00Z"/>
          <w:rFonts w:asciiTheme="minorHAnsi" w:eastAsiaTheme="minorEastAsia" w:hAnsiTheme="minorHAnsi" w:cstheme="minorBidi"/>
          <w:kern w:val="2"/>
          <w:sz w:val="21"/>
          <w:szCs w:val="22"/>
          <w:lang w:val="en-US" w:eastAsia="zh-CN"/>
        </w:rPr>
      </w:pPr>
      <w:ins w:id="195" w:author="C4-211757" w:date="2021-03-09T09:03: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_Toc66173069 \h </w:instrText>
        </w:r>
      </w:ins>
      <w:r>
        <w:fldChar w:fldCharType="separate"/>
      </w:r>
      <w:ins w:id="196" w:author="C4-211757" w:date="2021-03-09T09:03:00Z">
        <w:r>
          <w:t>43</w:t>
        </w:r>
        <w:r>
          <w:fldChar w:fldCharType="end"/>
        </w:r>
      </w:ins>
    </w:p>
    <w:p w14:paraId="64AEC8BE" w14:textId="77777777" w:rsidR="008F6910" w:rsidRDefault="008F6910">
      <w:pPr>
        <w:pStyle w:val="30"/>
        <w:rPr>
          <w:ins w:id="197" w:author="C4-211757" w:date="2021-03-09T09:03:00Z"/>
          <w:rFonts w:asciiTheme="minorHAnsi" w:eastAsiaTheme="minorEastAsia" w:hAnsiTheme="minorHAnsi" w:cstheme="minorBidi"/>
          <w:kern w:val="2"/>
          <w:sz w:val="21"/>
          <w:szCs w:val="22"/>
          <w:lang w:val="en-US" w:eastAsia="zh-CN"/>
        </w:rPr>
      </w:pPr>
      <w:ins w:id="198" w:author="C4-211757" w:date="2021-03-09T09:03: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_Toc66173070 \h </w:instrText>
        </w:r>
      </w:ins>
      <w:r>
        <w:fldChar w:fldCharType="separate"/>
      </w:r>
      <w:ins w:id="199" w:author="C4-211757" w:date="2021-03-09T09:03:00Z">
        <w:r>
          <w:t>43</w:t>
        </w:r>
        <w:r>
          <w:fldChar w:fldCharType="end"/>
        </w:r>
      </w:ins>
    </w:p>
    <w:p w14:paraId="20581444" w14:textId="77777777" w:rsidR="008F6910" w:rsidRDefault="008F6910">
      <w:pPr>
        <w:pStyle w:val="30"/>
        <w:rPr>
          <w:ins w:id="200" w:author="C4-211757" w:date="2021-03-09T09:03:00Z"/>
          <w:rFonts w:asciiTheme="minorHAnsi" w:eastAsiaTheme="minorEastAsia" w:hAnsiTheme="minorHAnsi" w:cstheme="minorBidi"/>
          <w:kern w:val="2"/>
          <w:sz w:val="21"/>
          <w:szCs w:val="22"/>
          <w:lang w:val="en-US" w:eastAsia="zh-CN"/>
        </w:rPr>
      </w:pPr>
      <w:ins w:id="201" w:author="C4-211757" w:date="2021-03-09T09:03: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_Toc66173071 \h </w:instrText>
        </w:r>
      </w:ins>
      <w:r>
        <w:fldChar w:fldCharType="separate"/>
      </w:r>
      <w:ins w:id="202" w:author="C4-211757" w:date="2021-03-09T09:03:00Z">
        <w:r>
          <w:t>43</w:t>
        </w:r>
        <w:r>
          <w:fldChar w:fldCharType="end"/>
        </w:r>
      </w:ins>
    </w:p>
    <w:p w14:paraId="6E0E361D" w14:textId="77777777" w:rsidR="008F6910" w:rsidRDefault="008F6910">
      <w:pPr>
        <w:pStyle w:val="30"/>
        <w:rPr>
          <w:ins w:id="203" w:author="C4-211757" w:date="2021-03-09T09:03:00Z"/>
          <w:rFonts w:asciiTheme="minorHAnsi" w:eastAsiaTheme="minorEastAsia" w:hAnsiTheme="minorHAnsi" w:cstheme="minorBidi"/>
          <w:kern w:val="2"/>
          <w:sz w:val="21"/>
          <w:szCs w:val="22"/>
          <w:lang w:val="en-US" w:eastAsia="zh-CN"/>
        </w:rPr>
      </w:pPr>
      <w:ins w:id="204" w:author="C4-211757" w:date="2021-03-09T09:03: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_Toc66173072 \h </w:instrText>
        </w:r>
      </w:ins>
      <w:r>
        <w:fldChar w:fldCharType="separate"/>
      </w:r>
      <w:ins w:id="205" w:author="C4-211757" w:date="2021-03-09T09:03:00Z">
        <w:r>
          <w:t>43</w:t>
        </w:r>
        <w:r>
          <w:fldChar w:fldCharType="end"/>
        </w:r>
      </w:ins>
    </w:p>
    <w:p w14:paraId="323EE654" w14:textId="77777777" w:rsidR="008F6910" w:rsidRDefault="008F6910">
      <w:pPr>
        <w:pStyle w:val="20"/>
        <w:rPr>
          <w:ins w:id="206" w:author="C4-211757" w:date="2021-03-09T09:03:00Z"/>
          <w:rFonts w:asciiTheme="minorHAnsi" w:eastAsiaTheme="minorEastAsia" w:hAnsiTheme="minorHAnsi" w:cstheme="minorBidi"/>
          <w:kern w:val="2"/>
          <w:sz w:val="21"/>
          <w:szCs w:val="22"/>
          <w:lang w:val="en-US" w:eastAsia="zh-CN"/>
        </w:rPr>
      </w:pPr>
      <w:ins w:id="207" w:author="C4-211757" w:date="2021-03-09T09:03: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3D4FBC">
          <w:rPr>
            <w:rFonts w:cs="Arial"/>
            <w:bCs/>
            <w:lang w:val="en-US" w:eastAsia="zh-CN"/>
          </w:rPr>
          <w:t>Unsuccessful MT SM transfer</w:t>
        </w:r>
        <w:r>
          <w:tab/>
        </w:r>
        <w:r>
          <w:fldChar w:fldCharType="begin"/>
        </w:r>
        <w:r>
          <w:instrText xml:space="preserve"> PAGEREF _Toc66173073 \h </w:instrText>
        </w:r>
      </w:ins>
      <w:r>
        <w:fldChar w:fldCharType="separate"/>
      </w:r>
      <w:ins w:id="208" w:author="C4-211757" w:date="2021-03-09T09:03:00Z">
        <w:r>
          <w:t>44</w:t>
        </w:r>
        <w:r>
          <w:fldChar w:fldCharType="end"/>
        </w:r>
      </w:ins>
    </w:p>
    <w:p w14:paraId="3216FEA8" w14:textId="77777777" w:rsidR="008F6910" w:rsidRDefault="008F6910">
      <w:pPr>
        <w:pStyle w:val="30"/>
        <w:rPr>
          <w:ins w:id="209" w:author="C4-211757" w:date="2021-03-09T09:03:00Z"/>
          <w:rFonts w:asciiTheme="minorHAnsi" w:eastAsiaTheme="minorEastAsia" w:hAnsiTheme="minorHAnsi" w:cstheme="minorBidi"/>
          <w:kern w:val="2"/>
          <w:sz w:val="21"/>
          <w:szCs w:val="22"/>
          <w:lang w:val="en-US" w:eastAsia="zh-CN"/>
        </w:rPr>
      </w:pPr>
      <w:ins w:id="210" w:author="C4-211757" w:date="2021-03-09T09:03: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_Toc66173074 \h </w:instrText>
        </w:r>
      </w:ins>
      <w:r>
        <w:fldChar w:fldCharType="separate"/>
      </w:r>
      <w:ins w:id="211" w:author="C4-211757" w:date="2021-03-09T09:03:00Z">
        <w:r>
          <w:t>44</w:t>
        </w:r>
        <w:r>
          <w:fldChar w:fldCharType="end"/>
        </w:r>
      </w:ins>
    </w:p>
    <w:p w14:paraId="37343A37" w14:textId="77777777" w:rsidR="008F6910" w:rsidRDefault="008F6910">
      <w:pPr>
        <w:pStyle w:val="30"/>
        <w:rPr>
          <w:ins w:id="212" w:author="C4-211757" w:date="2021-03-09T09:03:00Z"/>
          <w:rFonts w:asciiTheme="minorHAnsi" w:eastAsiaTheme="minorEastAsia" w:hAnsiTheme="minorHAnsi" w:cstheme="minorBidi"/>
          <w:kern w:val="2"/>
          <w:sz w:val="21"/>
          <w:szCs w:val="22"/>
          <w:lang w:val="en-US" w:eastAsia="zh-CN"/>
        </w:rPr>
      </w:pPr>
      <w:ins w:id="213" w:author="C4-211757" w:date="2021-03-09T09:03: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_Toc66173075 \h </w:instrText>
        </w:r>
      </w:ins>
      <w:r>
        <w:fldChar w:fldCharType="separate"/>
      </w:r>
      <w:ins w:id="214" w:author="C4-211757" w:date="2021-03-09T09:03:00Z">
        <w:r>
          <w:t>44</w:t>
        </w:r>
        <w:r>
          <w:fldChar w:fldCharType="end"/>
        </w:r>
      </w:ins>
    </w:p>
    <w:p w14:paraId="69AA18E2" w14:textId="77777777" w:rsidR="008F6910" w:rsidRDefault="008F6910">
      <w:pPr>
        <w:pStyle w:val="30"/>
        <w:rPr>
          <w:ins w:id="215" w:author="C4-211757" w:date="2021-03-09T09:03:00Z"/>
          <w:rFonts w:asciiTheme="minorHAnsi" w:eastAsiaTheme="minorEastAsia" w:hAnsiTheme="minorHAnsi" w:cstheme="minorBidi"/>
          <w:kern w:val="2"/>
          <w:sz w:val="21"/>
          <w:szCs w:val="22"/>
          <w:lang w:val="en-US" w:eastAsia="zh-CN"/>
        </w:rPr>
      </w:pPr>
      <w:ins w:id="216" w:author="C4-211757" w:date="2021-03-09T09:03: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_Toc66173076 \h </w:instrText>
        </w:r>
      </w:ins>
      <w:r>
        <w:fldChar w:fldCharType="separate"/>
      </w:r>
      <w:ins w:id="217" w:author="C4-211757" w:date="2021-03-09T09:03:00Z">
        <w:r>
          <w:t>46</w:t>
        </w:r>
        <w:r>
          <w:fldChar w:fldCharType="end"/>
        </w:r>
      </w:ins>
    </w:p>
    <w:p w14:paraId="3D898C30" w14:textId="77777777" w:rsidR="008F6910" w:rsidRDefault="008F6910">
      <w:pPr>
        <w:pStyle w:val="30"/>
        <w:rPr>
          <w:ins w:id="218" w:author="C4-211757" w:date="2021-03-09T09:03:00Z"/>
          <w:rFonts w:asciiTheme="minorHAnsi" w:eastAsiaTheme="minorEastAsia" w:hAnsiTheme="minorHAnsi" w:cstheme="minorBidi"/>
          <w:kern w:val="2"/>
          <w:sz w:val="21"/>
          <w:szCs w:val="22"/>
          <w:lang w:val="en-US" w:eastAsia="zh-CN"/>
        </w:rPr>
      </w:pPr>
      <w:ins w:id="219" w:author="C4-211757" w:date="2021-03-09T09:03: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_Toc66173077 \h </w:instrText>
        </w:r>
      </w:ins>
      <w:r>
        <w:fldChar w:fldCharType="separate"/>
      </w:r>
      <w:ins w:id="220" w:author="C4-211757" w:date="2021-03-09T09:03:00Z">
        <w:r>
          <w:t>46</w:t>
        </w:r>
        <w:r>
          <w:fldChar w:fldCharType="end"/>
        </w:r>
      </w:ins>
    </w:p>
    <w:p w14:paraId="60D3F177" w14:textId="77777777" w:rsidR="008F6910" w:rsidRDefault="008F6910">
      <w:pPr>
        <w:pStyle w:val="20"/>
        <w:rPr>
          <w:ins w:id="221" w:author="C4-211757" w:date="2021-03-09T09:03:00Z"/>
          <w:rFonts w:asciiTheme="minorHAnsi" w:eastAsiaTheme="minorEastAsia" w:hAnsiTheme="minorHAnsi" w:cstheme="minorBidi"/>
          <w:kern w:val="2"/>
          <w:sz w:val="21"/>
          <w:szCs w:val="22"/>
          <w:lang w:val="en-US" w:eastAsia="zh-CN"/>
        </w:rPr>
      </w:pPr>
      <w:ins w:id="222" w:author="C4-211757" w:date="2021-03-09T09:03: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_Toc66173078 \h </w:instrText>
        </w:r>
      </w:ins>
      <w:r>
        <w:fldChar w:fldCharType="separate"/>
      </w:r>
      <w:ins w:id="223" w:author="C4-211757" w:date="2021-03-09T09:03:00Z">
        <w:r>
          <w:t>47</w:t>
        </w:r>
        <w:r>
          <w:fldChar w:fldCharType="end"/>
        </w:r>
      </w:ins>
    </w:p>
    <w:p w14:paraId="3DE34EE0" w14:textId="77777777" w:rsidR="008F6910" w:rsidRDefault="008F6910">
      <w:pPr>
        <w:pStyle w:val="30"/>
        <w:rPr>
          <w:ins w:id="224" w:author="C4-211757" w:date="2021-03-09T09:03:00Z"/>
          <w:rFonts w:asciiTheme="minorHAnsi" w:eastAsiaTheme="minorEastAsia" w:hAnsiTheme="minorHAnsi" w:cstheme="minorBidi"/>
          <w:kern w:val="2"/>
          <w:sz w:val="21"/>
          <w:szCs w:val="22"/>
          <w:lang w:val="en-US" w:eastAsia="zh-CN"/>
        </w:rPr>
      </w:pPr>
      <w:ins w:id="225" w:author="C4-211757" w:date="2021-03-09T09:03: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_Toc66173079 \h </w:instrText>
        </w:r>
      </w:ins>
      <w:r>
        <w:fldChar w:fldCharType="separate"/>
      </w:r>
      <w:ins w:id="226" w:author="C4-211757" w:date="2021-03-09T09:03:00Z">
        <w:r>
          <w:t>47</w:t>
        </w:r>
        <w:r>
          <w:fldChar w:fldCharType="end"/>
        </w:r>
      </w:ins>
    </w:p>
    <w:p w14:paraId="5455CFC0" w14:textId="77777777" w:rsidR="008F6910" w:rsidRDefault="008F6910">
      <w:pPr>
        <w:pStyle w:val="30"/>
        <w:rPr>
          <w:ins w:id="227" w:author="C4-211757" w:date="2021-03-09T09:03:00Z"/>
          <w:rFonts w:asciiTheme="minorHAnsi" w:eastAsiaTheme="minorEastAsia" w:hAnsiTheme="minorHAnsi" w:cstheme="minorBidi"/>
          <w:kern w:val="2"/>
          <w:sz w:val="21"/>
          <w:szCs w:val="22"/>
          <w:lang w:val="en-US" w:eastAsia="zh-CN"/>
        </w:rPr>
      </w:pPr>
      <w:ins w:id="228" w:author="C4-211757" w:date="2021-03-09T09:03: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_Toc66173080 \h </w:instrText>
        </w:r>
      </w:ins>
      <w:r>
        <w:fldChar w:fldCharType="separate"/>
      </w:r>
      <w:ins w:id="229" w:author="C4-211757" w:date="2021-03-09T09:03:00Z">
        <w:r>
          <w:t>49</w:t>
        </w:r>
        <w:r>
          <w:fldChar w:fldCharType="end"/>
        </w:r>
      </w:ins>
    </w:p>
    <w:p w14:paraId="7B0FD38F" w14:textId="77777777" w:rsidR="008F6910" w:rsidRDefault="008F6910">
      <w:pPr>
        <w:pStyle w:val="30"/>
        <w:rPr>
          <w:ins w:id="230" w:author="C4-211757" w:date="2021-03-09T09:03:00Z"/>
          <w:rFonts w:asciiTheme="minorHAnsi" w:eastAsiaTheme="minorEastAsia" w:hAnsiTheme="minorHAnsi" w:cstheme="minorBidi"/>
          <w:kern w:val="2"/>
          <w:sz w:val="21"/>
          <w:szCs w:val="22"/>
          <w:lang w:val="en-US" w:eastAsia="zh-CN"/>
        </w:rPr>
      </w:pPr>
      <w:ins w:id="231" w:author="C4-211757" w:date="2021-03-09T09:03: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_Toc66173081 \h </w:instrText>
        </w:r>
      </w:ins>
      <w:r>
        <w:fldChar w:fldCharType="separate"/>
      </w:r>
      <w:ins w:id="232" w:author="C4-211757" w:date="2021-03-09T09:03:00Z">
        <w:r>
          <w:t>50</w:t>
        </w:r>
        <w:r>
          <w:fldChar w:fldCharType="end"/>
        </w:r>
      </w:ins>
    </w:p>
    <w:p w14:paraId="29341AD9" w14:textId="77777777" w:rsidR="008F6910" w:rsidRDefault="008F6910">
      <w:pPr>
        <w:pStyle w:val="30"/>
        <w:rPr>
          <w:ins w:id="233" w:author="C4-211757" w:date="2021-03-09T09:03:00Z"/>
          <w:rFonts w:asciiTheme="minorHAnsi" w:eastAsiaTheme="minorEastAsia" w:hAnsiTheme="minorHAnsi" w:cstheme="minorBidi"/>
          <w:kern w:val="2"/>
          <w:sz w:val="21"/>
          <w:szCs w:val="22"/>
          <w:lang w:val="en-US" w:eastAsia="zh-CN"/>
        </w:rPr>
      </w:pPr>
      <w:ins w:id="234" w:author="C4-211757" w:date="2021-03-09T09:03: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_Toc66173082 \h </w:instrText>
        </w:r>
      </w:ins>
      <w:r>
        <w:fldChar w:fldCharType="separate"/>
      </w:r>
      <w:ins w:id="235" w:author="C4-211757" w:date="2021-03-09T09:03:00Z">
        <w:r>
          <w:t>51</w:t>
        </w:r>
        <w:r>
          <w:fldChar w:fldCharType="end"/>
        </w:r>
      </w:ins>
    </w:p>
    <w:p w14:paraId="4EF6C116" w14:textId="77777777" w:rsidR="008F6910" w:rsidRDefault="008F6910">
      <w:pPr>
        <w:pStyle w:val="20"/>
        <w:rPr>
          <w:ins w:id="236" w:author="C4-211757" w:date="2021-03-09T09:03:00Z"/>
          <w:rFonts w:asciiTheme="minorHAnsi" w:eastAsiaTheme="minorEastAsia" w:hAnsiTheme="minorHAnsi" w:cstheme="minorBidi"/>
          <w:kern w:val="2"/>
          <w:sz w:val="21"/>
          <w:szCs w:val="22"/>
          <w:lang w:val="en-US" w:eastAsia="zh-CN"/>
        </w:rPr>
      </w:pPr>
      <w:ins w:id="237" w:author="C4-211757" w:date="2021-03-09T09:03: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_Toc66173083 \h </w:instrText>
        </w:r>
      </w:ins>
      <w:r>
        <w:fldChar w:fldCharType="separate"/>
      </w:r>
      <w:ins w:id="238" w:author="C4-211757" w:date="2021-03-09T09:03:00Z">
        <w:r>
          <w:t>51</w:t>
        </w:r>
        <w:r>
          <w:fldChar w:fldCharType="end"/>
        </w:r>
      </w:ins>
    </w:p>
    <w:p w14:paraId="6B5A430E" w14:textId="77777777" w:rsidR="008F6910" w:rsidRDefault="008F6910">
      <w:pPr>
        <w:pStyle w:val="30"/>
        <w:rPr>
          <w:ins w:id="239" w:author="C4-211757" w:date="2021-03-09T09:03:00Z"/>
          <w:rFonts w:asciiTheme="minorHAnsi" w:eastAsiaTheme="minorEastAsia" w:hAnsiTheme="minorHAnsi" w:cstheme="minorBidi"/>
          <w:kern w:val="2"/>
          <w:sz w:val="21"/>
          <w:szCs w:val="22"/>
          <w:lang w:val="en-US" w:eastAsia="zh-CN"/>
        </w:rPr>
      </w:pPr>
      <w:ins w:id="240" w:author="C4-211757" w:date="2021-03-09T09:03: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_Toc66173084 \h </w:instrText>
        </w:r>
      </w:ins>
      <w:r>
        <w:fldChar w:fldCharType="separate"/>
      </w:r>
      <w:ins w:id="241" w:author="C4-211757" w:date="2021-03-09T09:03:00Z">
        <w:r>
          <w:t>51</w:t>
        </w:r>
        <w:r>
          <w:fldChar w:fldCharType="end"/>
        </w:r>
      </w:ins>
    </w:p>
    <w:p w14:paraId="00CB56AB" w14:textId="77777777" w:rsidR="008F6910" w:rsidRDefault="008F6910">
      <w:pPr>
        <w:pStyle w:val="30"/>
        <w:rPr>
          <w:ins w:id="242" w:author="C4-211757" w:date="2021-03-09T09:03:00Z"/>
          <w:rFonts w:asciiTheme="minorHAnsi" w:eastAsiaTheme="minorEastAsia" w:hAnsiTheme="minorHAnsi" w:cstheme="minorBidi"/>
          <w:kern w:val="2"/>
          <w:sz w:val="21"/>
          <w:szCs w:val="22"/>
          <w:lang w:val="en-US" w:eastAsia="zh-CN"/>
        </w:rPr>
      </w:pPr>
      <w:ins w:id="243" w:author="C4-211757" w:date="2021-03-09T09:03: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_Toc66173085 \h </w:instrText>
        </w:r>
      </w:ins>
      <w:r>
        <w:fldChar w:fldCharType="separate"/>
      </w:r>
      <w:ins w:id="244" w:author="C4-211757" w:date="2021-03-09T09:03:00Z">
        <w:r>
          <w:t>53</w:t>
        </w:r>
        <w:r>
          <w:fldChar w:fldCharType="end"/>
        </w:r>
      </w:ins>
    </w:p>
    <w:p w14:paraId="13C884DD" w14:textId="77777777" w:rsidR="008F6910" w:rsidRDefault="008F6910">
      <w:pPr>
        <w:pStyle w:val="30"/>
        <w:rPr>
          <w:ins w:id="245" w:author="C4-211757" w:date="2021-03-09T09:03:00Z"/>
          <w:rFonts w:asciiTheme="minorHAnsi" w:eastAsiaTheme="minorEastAsia" w:hAnsiTheme="minorHAnsi" w:cstheme="minorBidi"/>
          <w:kern w:val="2"/>
          <w:sz w:val="21"/>
          <w:szCs w:val="22"/>
          <w:lang w:val="en-US" w:eastAsia="zh-CN"/>
        </w:rPr>
      </w:pPr>
      <w:ins w:id="246" w:author="C4-211757" w:date="2021-03-09T09:03: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_Toc66173086 \h </w:instrText>
        </w:r>
      </w:ins>
      <w:r>
        <w:fldChar w:fldCharType="separate"/>
      </w:r>
      <w:ins w:id="247" w:author="C4-211757" w:date="2021-03-09T09:03:00Z">
        <w:r>
          <w:t>54</w:t>
        </w:r>
        <w:r>
          <w:fldChar w:fldCharType="end"/>
        </w:r>
      </w:ins>
    </w:p>
    <w:p w14:paraId="0E9DC23E" w14:textId="77777777" w:rsidR="008F6910" w:rsidRDefault="008F6910">
      <w:pPr>
        <w:pStyle w:val="30"/>
        <w:rPr>
          <w:ins w:id="248" w:author="C4-211757" w:date="2021-03-09T09:03:00Z"/>
          <w:rFonts w:asciiTheme="minorHAnsi" w:eastAsiaTheme="minorEastAsia" w:hAnsiTheme="minorHAnsi" w:cstheme="minorBidi"/>
          <w:kern w:val="2"/>
          <w:sz w:val="21"/>
          <w:szCs w:val="22"/>
          <w:lang w:val="en-US" w:eastAsia="zh-CN"/>
        </w:rPr>
      </w:pPr>
      <w:ins w:id="249" w:author="C4-211757" w:date="2021-03-09T09:03: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_Toc66173087 \h </w:instrText>
        </w:r>
      </w:ins>
      <w:r>
        <w:fldChar w:fldCharType="separate"/>
      </w:r>
      <w:ins w:id="250" w:author="C4-211757" w:date="2021-03-09T09:03:00Z">
        <w:r>
          <w:t>54</w:t>
        </w:r>
        <w:r>
          <w:fldChar w:fldCharType="end"/>
        </w:r>
      </w:ins>
    </w:p>
    <w:p w14:paraId="55318D17" w14:textId="77777777" w:rsidR="008F6910" w:rsidRDefault="008F6910">
      <w:pPr>
        <w:pStyle w:val="30"/>
        <w:rPr>
          <w:ins w:id="251" w:author="C4-211757" w:date="2021-03-09T09:03:00Z"/>
          <w:rFonts w:asciiTheme="minorHAnsi" w:eastAsiaTheme="minorEastAsia" w:hAnsiTheme="minorHAnsi" w:cstheme="minorBidi"/>
          <w:kern w:val="2"/>
          <w:sz w:val="21"/>
          <w:szCs w:val="22"/>
          <w:lang w:val="en-US" w:eastAsia="zh-CN"/>
        </w:rPr>
      </w:pPr>
      <w:ins w:id="252" w:author="C4-211757" w:date="2021-03-09T09:03: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_Toc66173088 \h </w:instrText>
        </w:r>
      </w:ins>
      <w:r>
        <w:fldChar w:fldCharType="separate"/>
      </w:r>
      <w:ins w:id="253" w:author="C4-211757" w:date="2021-03-09T09:03:00Z">
        <w:r>
          <w:t>54</w:t>
        </w:r>
        <w:r>
          <w:fldChar w:fldCharType="end"/>
        </w:r>
      </w:ins>
    </w:p>
    <w:p w14:paraId="68FE9544" w14:textId="77777777" w:rsidR="008F6910" w:rsidRDefault="008F6910">
      <w:pPr>
        <w:pStyle w:val="30"/>
        <w:rPr>
          <w:ins w:id="254" w:author="C4-211757" w:date="2021-03-09T09:03:00Z"/>
          <w:rFonts w:asciiTheme="minorHAnsi" w:eastAsiaTheme="minorEastAsia" w:hAnsiTheme="minorHAnsi" w:cstheme="minorBidi"/>
          <w:kern w:val="2"/>
          <w:sz w:val="21"/>
          <w:szCs w:val="22"/>
          <w:lang w:val="en-US" w:eastAsia="zh-CN"/>
        </w:rPr>
      </w:pPr>
      <w:ins w:id="255" w:author="C4-211757" w:date="2021-03-09T09:03: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_Toc66173089 \h </w:instrText>
        </w:r>
      </w:ins>
      <w:r>
        <w:fldChar w:fldCharType="separate"/>
      </w:r>
      <w:ins w:id="256" w:author="C4-211757" w:date="2021-03-09T09:03:00Z">
        <w:r>
          <w:t>54</w:t>
        </w:r>
        <w:r>
          <w:fldChar w:fldCharType="end"/>
        </w:r>
      </w:ins>
    </w:p>
    <w:p w14:paraId="09B13523" w14:textId="77777777" w:rsidR="008F6910" w:rsidRDefault="008F6910">
      <w:pPr>
        <w:pStyle w:val="20"/>
        <w:rPr>
          <w:ins w:id="257" w:author="C4-211757" w:date="2021-03-09T09:03:00Z"/>
          <w:rFonts w:asciiTheme="minorHAnsi" w:eastAsiaTheme="minorEastAsia" w:hAnsiTheme="minorHAnsi" w:cstheme="minorBidi"/>
          <w:kern w:val="2"/>
          <w:sz w:val="21"/>
          <w:szCs w:val="22"/>
          <w:lang w:val="en-US" w:eastAsia="zh-CN"/>
        </w:rPr>
      </w:pPr>
      <w:ins w:id="258" w:author="C4-211757" w:date="2021-03-09T09:03: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_Toc66173090 \h </w:instrText>
        </w:r>
      </w:ins>
      <w:r>
        <w:fldChar w:fldCharType="separate"/>
      </w:r>
      <w:ins w:id="259" w:author="C4-211757" w:date="2021-03-09T09:03:00Z">
        <w:r>
          <w:t>55</w:t>
        </w:r>
        <w:r>
          <w:fldChar w:fldCharType="end"/>
        </w:r>
      </w:ins>
    </w:p>
    <w:p w14:paraId="6E50349D" w14:textId="77777777" w:rsidR="008F6910" w:rsidRDefault="008F6910">
      <w:pPr>
        <w:pStyle w:val="30"/>
        <w:rPr>
          <w:ins w:id="260" w:author="C4-211757" w:date="2021-03-09T09:03:00Z"/>
          <w:rFonts w:asciiTheme="minorHAnsi" w:eastAsiaTheme="minorEastAsia" w:hAnsiTheme="minorHAnsi" w:cstheme="minorBidi"/>
          <w:kern w:val="2"/>
          <w:sz w:val="21"/>
          <w:szCs w:val="22"/>
          <w:lang w:val="en-US" w:eastAsia="zh-CN"/>
        </w:rPr>
      </w:pPr>
      <w:ins w:id="261" w:author="C4-211757" w:date="2021-03-09T09:03: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_Toc66173091 \h </w:instrText>
        </w:r>
      </w:ins>
      <w:r>
        <w:fldChar w:fldCharType="separate"/>
      </w:r>
      <w:ins w:id="262" w:author="C4-211757" w:date="2021-03-09T09:03:00Z">
        <w:r>
          <w:t>55</w:t>
        </w:r>
        <w:r>
          <w:fldChar w:fldCharType="end"/>
        </w:r>
      </w:ins>
    </w:p>
    <w:p w14:paraId="15FF4E05" w14:textId="77777777" w:rsidR="008F6910" w:rsidRDefault="008F6910">
      <w:pPr>
        <w:pStyle w:val="30"/>
        <w:rPr>
          <w:ins w:id="263" w:author="C4-211757" w:date="2021-03-09T09:03:00Z"/>
          <w:rFonts w:asciiTheme="minorHAnsi" w:eastAsiaTheme="minorEastAsia" w:hAnsiTheme="minorHAnsi" w:cstheme="minorBidi"/>
          <w:kern w:val="2"/>
          <w:sz w:val="21"/>
          <w:szCs w:val="22"/>
          <w:lang w:val="en-US" w:eastAsia="zh-CN"/>
        </w:rPr>
      </w:pPr>
      <w:ins w:id="264" w:author="C4-211757" w:date="2021-03-09T09:03: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_Toc66173092 \h </w:instrText>
        </w:r>
      </w:ins>
      <w:r>
        <w:fldChar w:fldCharType="separate"/>
      </w:r>
      <w:ins w:id="265" w:author="C4-211757" w:date="2021-03-09T09:03:00Z">
        <w:r>
          <w:t>55</w:t>
        </w:r>
        <w:r>
          <w:fldChar w:fldCharType="end"/>
        </w:r>
      </w:ins>
    </w:p>
    <w:p w14:paraId="7E60C757" w14:textId="77777777" w:rsidR="008F6910" w:rsidRDefault="008F6910">
      <w:pPr>
        <w:pStyle w:val="30"/>
        <w:rPr>
          <w:ins w:id="266" w:author="C4-211757" w:date="2021-03-09T09:03:00Z"/>
          <w:rFonts w:asciiTheme="minorHAnsi" w:eastAsiaTheme="minorEastAsia" w:hAnsiTheme="minorHAnsi" w:cstheme="minorBidi"/>
          <w:kern w:val="2"/>
          <w:sz w:val="21"/>
          <w:szCs w:val="22"/>
          <w:lang w:val="en-US" w:eastAsia="zh-CN"/>
        </w:rPr>
      </w:pPr>
      <w:ins w:id="267" w:author="C4-211757" w:date="2021-03-09T09:03: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_Toc66173093 \h </w:instrText>
        </w:r>
      </w:ins>
      <w:r>
        <w:fldChar w:fldCharType="separate"/>
      </w:r>
      <w:ins w:id="268" w:author="C4-211757" w:date="2021-03-09T09:03:00Z">
        <w:r>
          <w:t>56</w:t>
        </w:r>
        <w:r>
          <w:fldChar w:fldCharType="end"/>
        </w:r>
      </w:ins>
    </w:p>
    <w:p w14:paraId="61CC5747" w14:textId="77777777" w:rsidR="008F6910" w:rsidRDefault="008F6910">
      <w:pPr>
        <w:pStyle w:val="20"/>
        <w:rPr>
          <w:ins w:id="269" w:author="C4-211757" w:date="2021-03-09T09:03:00Z"/>
          <w:rFonts w:asciiTheme="minorHAnsi" w:eastAsiaTheme="minorEastAsia" w:hAnsiTheme="minorHAnsi" w:cstheme="minorBidi"/>
          <w:kern w:val="2"/>
          <w:sz w:val="21"/>
          <w:szCs w:val="22"/>
          <w:lang w:val="en-US" w:eastAsia="zh-CN"/>
        </w:rPr>
      </w:pPr>
      <w:ins w:id="270" w:author="C4-211757" w:date="2021-03-09T09:03: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_Toc66173094 \h </w:instrText>
        </w:r>
      </w:ins>
      <w:r>
        <w:fldChar w:fldCharType="separate"/>
      </w:r>
      <w:ins w:id="271" w:author="C4-211757" w:date="2021-03-09T09:03:00Z">
        <w:r>
          <w:t>56</w:t>
        </w:r>
        <w:r>
          <w:fldChar w:fldCharType="end"/>
        </w:r>
      </w:ins>
    </w:p>
    <w:p w14:paraId="773D369A" w14:textId="77777777" w:rsidR="008F6910" w:rsidRDefault="008F6910">
      <w:pPr>
        <w:pStyle w:val="30"/>
        <w:rPr>
          <w:ins w:id="272" w:author="C4-211757" w:date="2021-03-09T09:03:00Z"/>
          <w:rFonts w:asciiTheme="minorHAnsi" w:eastAsiaTheme="minorEastAsia" w:hAnsiTheme="minorHAnsi" w:cstheme="minorBidi"/>
          <w:kern w:val="2"/>
          <w:sz w:val="21"/>
          <w:szCs w:val="22"/>
          <w:lang w:val="en-US" w:eastAsia="zh-CN"/>
        </w:rPr>
      </w:pPr>
      <w:ins w:id="273" w:author="C4-211757" w:date="2021-03-09T09:03: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_Toc66173095 \h </w:instrText>
        </w:r>
      </w:ins>
      <w:r>
        <w:fldChar w:fldCharType="separate"/>
      </w:r>
      <w:ins w:id="274" w:author="C4-211757" w:date="2021-03-09T09:03:00Z">
        <w:r>
          <w:t>56</w:t>
        </w:r>
        <w:r>
          <w:fldChar w:fldCharType="end"/>
        </w:r>
      </w:ins>
    </w:p>
    <w:p w14:paraId="02649CCC" w14:textId="77777777" w:rsidR="008F6910" w:rsidRDefault="008F6910">
      <w:pPr>
        <w:pStyle w:val="30"/>
        <w:rPr>
          <w:ins w:id="275" w:author="C4-211757" w:date="2021-03-09T09:03:00Z"/>
          <w:rFonts w:asciiTheme="minorHAnsi" w:eastAsiaTheme="minorEastAsia" w:hAnsiTheme="minorHAnsi" w:cstheme="minorBidi"/>
          <w:kern w:val="2"/>
          <w:sz w:val="21"/>
          <w:szCs w:val="22"/>
          <w:lang w:val="en-US" w:eastAsia="zh-CN"/>
        </w:rPr>
      </w:pPr>
      <w:ins w:id="276" w:author="C4-211757" w:date="2021-03-09T09:03: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_Toc66173096 \h </w:instrText>
        </w:r>
      </w:ins>
      <w:r>
        <w:fldChar w:fldCharType="separate"/>
      </w:r>
      <w:ins w:id="277" w:author="C4-211757" w:date="2021-03-09T09:03:00Z">
        <w:r>
          <w:t>57</w:t>
        </w:r>
        <w:r>
          <w:fldChar w:fldCharType="end"/>
        </w:r>
      </w:ins>
    </w:p>
    <w:p w14:paraId="68DFF255" w14:textId="77777777" w:rsidR="008F6910" w:rsidRDefault="008F6910">
      <w:pPr>
        <w:pStyle w:val="30"/>
        <w:rPr>
          <w:ins w:id="278" w:author="C4-211757" w:date="2021-03-09T09:03:00Z"/>
          <w:rFonts w:asciiTheme="minorHAnsi" w:eastAsiaTheme="minorEastAsia" w:hAnsiTheme="minorHAnsi" w:cstheme="minorBidi"/>
          <w:kern w:val="2"/>
          <w:sz w:val="21"/>
          <w:szCs w:val="22"/>
          <w:lang w:val="en-US" w:eastAsia="zh-CN"/>
        </w:rPr>
      </w:pPr>
      <w:ins w:id="279" w:author="C4-211757" w:date="2021-03-09T09:03: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_Toc66173097 \h </w:instrText>
        </w:r>
      </w:ins>
      <w:r>
        <w:fldChar w:fldCharType="separate"/>
      </w:r>
      <w:ins w:id="280" w:author="C4-211757" w:date="2021-03-09T09:03:00Z">
        <w:r>
          <w:t>57</w:t>
        </w:r>
        <w:r>
          <w:fldChar w:fldCharType="end"/>
        </w:r>
      </w:ins>
    </w:p>
    <w:p w14:paraId="726097DF" w14:textId="77777777" w:rsidR="008F6910" w:rsidRDefault="008F6910">
      <w:pPr>
        <w:pStyle w:val="40"/>
        <w:rPr>
          <w:ins w:id="281" w:author="C4-211757" w:date="2021-03-09T09:03:00Z"/>
          <w:rFonts w:asciiTheme="minorHAnsi" w:eastAsiaTheme="minorEastAsia" w:hAnsiTheme="minorHAnsi" w:cstheme="minorBidi"/>
          <w:kern w:val="2"/>
          <w:sz w:val="21"/>
          <w:szCs w:val="22"/>
          <w:lang w:val="en-US" w:eastAsia="zh-CN"/>
        </w:rPr>
      </w:pPr>
      <w:ins w:id="282" w:author="C4-211757" w:date="2021-03-09T09:03: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_Toc66173098 \h </w:instrText>
        </w:r>
      </w:ins>
      <w:r>
        <w:fldChar w:fldCharType="separate"/>
      </w:r>
      <w:ins w:id="283" w:author="C4-211757" w:date="2021-03-09T09:03:00Z">
        <w:r>
          <w:t>57</w:t>
        </w:r>
        <w:r>
          <w:fldChar w:fldCharType="end"/>
        </w:r>
      </w:ins>
    </w:p>
    <w:p w14:paraId="7EAF338E" w14:textId="77777777" w:rsidR="008F6910" w:rsidRDefault="008F6910">
      <w:pPr>
        <w:pStyle w:val="40"/>
        <w:rPr>
          <w:ins w:id="284" w:author="C4-211757" w:date="2021-03-09T09:03:00Z"/>
          <w:rFonts w:asciiTheme="minorHAnsi" w:eastAsiaTheme="minorEastAsia" w:hAnsiTheme="minorHAnsi" w:cstheme="minorBidi"/>
          <w:kern w:val="2"/>
          <w:sz w:val="21"/>
          <w:szCs w:val="22"/>
          <w:lang w:val="en-US" w:eastAsia="zh-CN"/>
        </w:rPr>
      </w:pPr>
      <w:ins w:id="285" w:author="C4-211757" w:date="2021-03-09T09:03: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_Toc66173099 \h </w:instrText>
        </w:r>
      </w:ins>
      <w:r>
        <w:fldChar w:fldCharType="separate"/>
      </w:r>
      <w:ins w:id="286" w:author="C4-211757" w:date="2021-03-09T09:03:00Z">
        <w:r>
          <w:t>59</w:t>
        </w:r>
        <w:r>
          <w:fldChar w:fldCharType="end"/>
        </w:r>
      </w:ins>
    </w:p>
    <w:p w14:paraId="2259BDDB" w14:textId="77777777" w:rsidR="008F6910" w:rsidRDefault="008F6910">
      <w:pPr>
        <w:pStyle w:val="30"/>
        <w:rPr>
          <w:ins w:id="287" w:author="C4-211757" w:date="2021-03-09T09:03:00Z"/>
          <w:rFonts w:asciiTheme="minorHAnsi" w:eastAsiaTheme="minorEastAsia" w:hAnsiTheme="minorHAnsi" w:cstheme="minorBidi"/>
          <w:kern w:val="2"/>
          <w:sz w:val="21"/>
          <w:szCs w:val="22"/>
          <w:lang w:val="en-US" w:eastAsia="zh-CN"/>
        </w:rPr>
      </w:pPr>
      <w:ins w:id="288" w:author="C4-211757" w:date="2021-03-09T09:03: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_Toc66173100 \h </w:instrText>
        </w:r>
      </w:ins>
      <w:r>
        <w:fldChar w:fldCharType="separate"/>
      </w:r>
      <w:ins w:id="289" w:author="C4-211757" w:date="2021-03-09T09:03:00Z">
        <w:r>
          <w:t>60</w:t>
        </w:r>
        <w:r>
          <w:fldChar w:fldCharType="end"/>
        </w:r>
      </w:ins>
    </w:p>
    <w:p w14:paraId="67D54A5B" w14:textId="77777777" w:rsidR="008F6910" w:rsidRDefault="008F6910">
      <w:pPr>
        <w:pStyle w:val="20"/>
        <w:rPr>
          <w:ins w:id="290" w:author="C4-211757" w:date="2021-03-09T09:03:00Z"/>
          <w:rFonts w:asciiTheme="minorHAnsi" w:eastAsiaTheme="minorEastAsia" w:hAnsiTheme="minorHAnsi" w:cstheme="minorBidi"/>
          <w:kern w:val="2"/>
          <w:sz w:val="21"/>
          <w:szCs w:val="22"/>
          <w:lang w:val="en-US" w:eastAsia="zh-CN"/>
        </w:rPr>
      </w:pPr>
      <w:ins w:id="291" w:author="C4-211757" w:date="2021-03-09T09:03: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_Toc66173101 \h </w:instrText>
        </w:r>
      </w:ins>
      <w:r>
        <w:fldChar w:fldCharType="separate"/>
      </w:r>
      <w:ins w:id="292" w:author="C4-211757" w:date="2021-03-09T09:03:00Z">
        <w:r>
          <w:t>60</w:t>
        </w:r>
        <w:r>
          <w:fldChar w:fldCharType="end"/>
        </w:r>
      </w:ins>
    </w:p>
    <w:p w14:paraId="7C92700E" w14:textId="77777777" w:rsidR="008F6910" w:rsidRDefault="008F6910">
      <w:pPr>
        <w:pStyle w:val="30"/>
        <w:rPr>
          <w:ins w:id="293" w:author="C4-211757" w:date="2021-03-09T09:03:00Z"/>
          <w:rFonts w:asciiTheme="minorHAnsi" w:eastAsiaTheme="minorEastAsia" w:hAnsiTheme="minorHAnsi" w:cstheme="minorBidi"/>
          <w:kern w:val="2"/>
          <w:sz w:val="21"/>
          <w:szCs w:val="22"/>
          <w:lang w:val="en-US" w:eastAsia="zh-CN"/>
        </w:rPr>
      </w:pPr>
      <w:ins w:id="294" w:author="C4-211757" w:date="2021-03-09T09:03: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_Toc66173102 \h </w:instrText>
        </w:r>
      </w:ins>
      <w:r>
        <w:fldChar w:fldCharType="separate"/>
      </w:r>
      <w:ins w:id="295" w:author="C4-211757" w:date="2021-03-09T09:03:00Z">
        <w:r>
          <w:t>60</w:t>
        </w:r>
        <w:r>
          <w:fldChar w:fldCharType="end"/>
        </w:r>
      </w:ins>
    </w:p>
    <w:p w14:paraId="18E1B19D" w14:textId="77777777" w:rsidR="008F6910" w:rsidRDefault="008F6910">
      <w:pPr>
        <w:pStyle w:val="30"/>
        <w:rPr>
          <w:ins w:id="296" w:author="C4-211757" w:date="2021-03-09T09:03:00Z"/>
          <w:rFonts w:asciiTheme="minorHAnsi" w:eastAsiaTheme="minorEastAsia" w:hAnsiTheme="minorHAnsi" w:cstheme="minorBidi"/>
          <w:kern w:val="2"/>
          <w:sz w:val="21"/>
          <w:szCs w:val="22"/>
          <w:lang w:val="en-US" w:eastAsia="zh-CN"/>
        </w:rPr>
      </w:pPr>
      <w:ins w:id="297" w:author="C4-211757" w:date="2021-03-09T09:03: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_Toc66173103 \h </w:instrText>
        </w:r>
      </w:ins>
      <w:r>
        <w:fldChar w:fldCharType="separate"/>
      </w:r>
      <w:ins w:id="298" w:author="C4-211757" w:date="2021-03-09T09:03:00Z">
        <w:r>
          <w:t>61</w:t>
        </w:r>
        <w:r>
          <w:fldChar w:fldCharType="end"/>
        </w:r>
      </w:ins>
    </w:p>
    <w:p w14:paraId="25679680" w14:textId="77777777" w:rsidR="008F6910" w:rsidRDefault="008F6910">
      <w:pPr>
        <w:pStyle w:val="30"/>
        <w:rPr>
          <w:ins w:id="299" w:author="C4-211757" w:date="2021-03-09T09:03:00Z"/>
          <w:rFonts w:asciiTheme="minorHAnsi" w:eastAsiaTheme="minorEastAsia" w:hAnsiTheme="minorHAnsi" w:cstheme="minorBidi"/>
          <w:kern w:val="2"/>
          <w:sz w:val="21"/>
          <w:szCs w:val="22"/>
          <w:lang w:val="en-US" w:eastAsia="zh-CN"/>
        </w:rPr>
      </w:pPr>
      <w:ins w:id="300" w:author="C4-211757" w:date="2021-03-09T09:03: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_Toc66173104 \h </w:instrText>
        </w:r>
      </w:ins>
      <w:r>
        <w:fldChar w:fldCharType="separate"/>
      </w:r>
      <w:ins w:id="301" w:author="C4-211757" w:date="2021-03-09T09:03:00Z">
        <w:r>
          <w:t>61</w:t>
        </w:r>
        <w:r>
          <w:fldChar w:fldCharType="end"/>
        </w:r>
      </w:ins>
    </w:p>
    <w:p w14:paraId="12056466" w14:textId="77777777" w:rsidR="008F6910" w:rsidRDefault="008F6910">
      <w:pPr>
        <w:pStyle w:val="30"/>
        <w:rPr>
          <w:ins w:id="302" w:author="C4-211757" w:date="2021-03-09T09:03:00Z"/>
          <w:rFonts w:asciiTheme="minorHAnsi" w:eastAsiaTheme="minorEastAsia" w:hAnsiTheme="minorHAnsi" w:cstheme="minorBidi"/>
          <w:kern w:val="2"/>
          <w:sz w:val="21"/>
          <w:szCs w:val="22"/>
          <w:lang w:val="en-US" w:eastAsia="zh-CN"/>
        </w:rPr>
      </w:pPr>
      <w:ins w:id="303" w:author="C4-211757" w:date="2021-03-09T09:03: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_Toc66173105 \h </w:instrText>
        </w:r>
      </w:ins>
      <w:r>
        <w:fldChar w:fldCharType="separate"/>
      </w:r>
      <w:ins w:id="304" w:author="C4-211757" w:date="2021-03-09T09:03:00Z">
        <w:r>
          <w:t>62</w:t>
        </w:r>
        <w:r>
          <w:fldChar w:fldCharType="end"/>
        </w:r>
      </w:ins>
    </w:p>
    <w:p w14:paraId="73E963DC" w14:textId="77777777" w:rsidR="008F6910" w:rsidRDefault="008F6910">
      <w:pPr>
        <w:pStyle w:val="20"/>
        <w:rPr>
          <w:ins w:id="305" w:author="C4-211757" w:date="2021-03-09T09:03:00Z"/>
          <w:rFonts w:asciiTheme="minorHAnsi" w:eastAsiaTheme="minorEastAsia" w:hAnsiTheme="minorHAnsi" w:cstheme="minorBidi"/>
          <w:kern w:val="2"/>
          <w:sz w:val="21"/>
          <w:szCs w:val="22"/>
          <w:lang w:val="en-US" w:eastAsia="zh-CN"/>
        </w:rPr>
      </w:pPr>
      <w:ins w:id="306" w:author="C4-211757" w:date="2021-03-09T09:03: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_Toc66173106 \h </w:instrText>
        </w:r>
      </w:ins>
      <w:r>
        <w:fldChar w:fldCharType="separate"/>
      </w:r>
      <w:ins w:id="307" w:author="C4-211757" w:date="2021-03-09T09:03:00Z">
        <w:r>
          <w:t>62</w:t>
        </w:r>
        <w:r>
          <w:fldChar w:fldCharType="end"/>
        </w:r>
      </w:ins>
    </w:p>
    <w:p w14:paraId="5BA8E1B6" w14:textId="77777777" w:rsidR="008F6910" w:rsidRDefault="008F6910">
      <w:pPr>
        <w:pStyle w:val="20"/>
        <w:rPr>
          <w:ins w:id="308" w:author="C4-211757" w:date="2021-03-09T09:03:00Z"/>
          <w:rFonts w:asciiTheme="minorHAnsi" w:eastAsiaTheme="minorEastAsia" w:hAnsiTheme="minorHAnsi" w:cstheme="minorBidi"/>
          <w:kern w:val="2"/>
          <w:sz w:val="21"/>
          <w:szCs w:val="22"/>
          <w:lang w:val="en-US" w:eastAsia="zh-CN"/>
        </w:rPr>
      </w:pPr>
      <w:ins w:id="309" w:author="C4-211757" w:date="2021-03-09T09:03: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_Toc66173107 \h </w:instrText>
        </w:r>
      </w:ins>
      <w:r>
        <w:fldChar w:fldCharType="separate"/>
      </w:r>
      <w:ins w:id="310" w:author="C4-211757" w:date="2021-03-09T09:03:00Z">
        <w:r>
          <w:t>62</w:t>
        </w:r>
        <w:r>
          <w:fldChar w:fldCharType="end"/>
        </w:r>
      </w:ins>
    </w:p>
    <w:p w14:paraId="78E7E771" w14:textId="77777777" w:rsidR="008F6910" w:rsidRDefault="008F6910">
      <w:pPr>
        <w:pStyle w:val="10"/>
        <w:rPr>
          <w:ins w:id="311" w:author="C4-211757" w:date="2021-03-09T09:03:00Z"/>
          <w:rFonts w:asciiTheme="minorHAnsi" w:eastAsiaTheme="minorEastAsia" w:hAnsiTheme="minorHAnsi" w:cstheme="minorBidi"/>
          <w:kern w:val="2"/>
          <w:sz w:val="21"/>
          <w:szCs w:val="22"/>
          <w:lang w:val="en-US" w:eastAsia="zh-CN"/>
        </w:rPr>
      </w:pPr>
      <w:ins w:id="312" w:author="C4-211757" w:date="2021-03-09T09:03: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_Toc66173108 \h </w:instrText>
        </w:r>
      </w:ins>
      <w:r>
        <w:fldChar w:fldCharType="separate"/>
      </w:r>
      <w:ins w:id="313" w:author="C4-211757" w:date="2021-03-09T09:03:00Z">
        <w:r>
          <w:t>63</w:t>
        </w:r>
        <w:r>
          <w:fldChar w:fldCharType="end"/>
        </w:r>
      </w:ins>
    </w:p>
    <w:p w14:paraId="73A6E291" w14:textId="77777777" w:rsidR="008F6910" w:rsidRDefault="008F6910">
      <w:pPr>
        <w:pStyle w:val="20"/>
        <w:rPr>
          <w:ins w:id="314" w:author="C4-211757" w:date="2021-03-09T09:03:00Z"/>
          <w:rFonts w:asciiTheme="minorHAnsi" w:eastAsiaTheme="minorEastAsia" w:hAnsiTheme="minorHAnsi" w:cstheme="minorBidi"/>
          <w:kern w:val="2"/>
          <w:sz w:val="21"/>
          <w:szCs w:val="22"/>
          <w:lang w:val="en-US" w:eastAsia="zh-CN"/>
        </w:rPr>
      </w:pPr>
      <w:ins w:id="315" w:author="C4-211757" w:date="2021-03-09T09:03: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_Toc66173109 \h </w:instrText>
        </w:r>
      </w:ins>
      <w:r>
        <w:fldChar w:fldCharType="separate"/>
      </w:r>
      <w:ins w:id="316" w:author="C4-211757" w:date="2021-03-09T09:03:00Z">
        <w:r>
          <w:t>63</w:t>
        </w:r>
        <w:r>
          <w:fldChar w:fldCharType="end"/>
        </w:r>
      </w:ins>
    </w:p>
    <w:p w14:paraId="644ED2EE" w14:textId="77777777" w:rsidR="008F6910" w:rsidRDefault="008F6910">
      <w:pPr>
        <w:pStyle w:val="20"/>
        <w:rPr>
          <w:ins w:id="317" w:author="C4-211757" w:date="2021-03-09T09:03:00Z"/>
          <w:rFonts w:asciiTheme="minorHAnsi" w:eastAsiaTheme="minorEastAsia" w:hAnsiTheme="minorHAnsi" w:cstheme="minorBidi"/>
          <w:kern w:val="2"/>
          <w:sz w:val="21"/>
          <w:szCs w:val="22"/>
          <w:lang w:val="en-US" w:eastAsia="zh-CN"/>
        </w:rPr>
      </w:pPr>
      <w:ins w:id="318" w:author="C4-211757" w:date="2021-03-09T09:03: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_Toc66173110 \h </w:instrText>
        </w:r>
      </w:ins>
      <w:r>
        <w:fldChar w:fldCharType="separate"/>
      </w:r>
      <w:ins w:id="319" w:author="C4-211757" w:date="2021-03-09T09:03:00Z">
        <w:r>
          <w:t>63</w:t>
        </w:r>
        <w:r>
          <w:fldChar w:fldCharType="end"/>
        </w:r>
      </w:ins>
    </w:p>
    <w:p w14:paraId="3EFED0D9" w14:textId="77777777" w:rsidR="008F6910" w:rsidRDefault="008F6910">
      <w:pPr>
        <w:pStyle w:val="20"/>
        <w:rPr>
          <w:ins w:id="320" w:author="C4-211757" w:date="2021-03-09T09:03:00Z"/>
          <w:rFonts w:asciiTheme="minorHAnsi" w:eastAsiaTheme="minorEastAsia" w:hAnsiTheme="minorHAnsi" w:cstheme="minorBidi"/>
          <w:kern w:val="2"/>
          <w:sz w:val="21"/>
          <w:szCs w:val="22"/>
          <w:lang w:val="en-US" w:eastAsia="zh-CN"/>
        </w:rPr>
      </w:pPr>
      <w:ins w:id="321" w:author="C4-211757" w:date="2021-03-09T09:03: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_Toc66173111 \h </w:instrText>
        </w:r>
      </w:ins>
      <w:r>
        <w:fldChar w:fldCharType="separate"/>
      </w:r>
      <w:ins w:id="322" w:author="C4-211757" w:date="2021-03-09T09:03:00Z">
        <w:r>
          <w:t>63</w:t>
        </w:r>
        <w:r>
          <w:fldChar w:fldCharType="end"/>
        </w:r>
      </w:ins>
    </w:p>
    <w:p w14:paraId="509EED3F" w14:textId="77777777" w:rsidR="008F6910" w:rsidRDefault="008F6910">
      <w:pPr>
        <w:pStyle w:val="30"/>
        <w:rPr>
          <w:ins w:id="323" w:author="C4-211757" w:date="2021-03-09T09:03:00Z"/>
          <w:rFonts w:asciiTheme="minorHAnsi" w:eastAsiaTheme="minorEastAsia" w:hAnsiTheme="minorHAnsi" w:cstheme="minorBidi"/>
          <w:kern w:val="2"/>
          <w:sz w:val="21"/>
          <w:szCs w:val="22"/>
          <w:lang w:val="en-US" w:eastAsia="zh-CN"/>
        </w:rPr>
      </w:pPr>
      <w:ins w:id="324" w:author="C4-211757" w:date="2021-03-09T09:03: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_Toc66173112 \h </w:instrText>
        </w:r>
      </w:ins>
      <w:r>
        <w:fldChar w:fldCharType="separate"/>
      </w:r>
      <w:ins w:id="325" w:author="C4-211757" w:date="2021-03-09T09:03:00Z">
        <w:r>
          <w:t>63</w:t>
        </w:r>
        <w:r>
          <w:fldChar w:fldCharType="end"/>
        </w:r>
      </w:ins>
    </w:p>
    <w:p w14:paraId="7C00709C" w14:textId="77777777" w:rsidR="008F6910" w:rsidRDefault="008F6910">
      <w:pPr>
        <w:pStyle w:val="30"/>
        <w:rPr>
          <w:ins w:id="326" w:author="C4-211757" w:date="2021-03-09T09:03:00Z"/>
          <w:rFonts w:asciiTheme="minorHAnsi" w:eastAsiaTheme="minorEastAsia" w:hAnsiTheme="minorHAnsi" w:cstheme="minorBidi"/>
          <w:kern w:val="2"/>
          <w:sz w:val="21"/>
          <w:szCs w:val="22"/>
          <w:lang w:val="en-US" w:eastAsia="zh-CN"/>
        </w:rPr>
      </w:pPr>
      <w:ins w:id="327" w:author="C4-211757" w:date="2021-03-09T09:03: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_Toc66173113 \h </w:instrText>
        </w:r>
      </w:ins>
      <w:r>
        <w:fldChar w:fldCharType="separate"/>
      </w:r>
      <w:ins w:id="328" w:author="C4-211757" w:date="2021-03-09T09:03:00Z">
        <w:r>
          <w:t>63</w:t>
        </w:r>
        <w:r>
          <w:fldChar w:fldCharType="end"/>
        </w:r>
      </w:ins>
    </w:p>
    <w:p w14:paraId="37ED1200" w14:textId="77777777" w:rsidR="008F6910" w:rsidRDefault="008F6910">
      <w:pPr>
        <w:pStyle w:val="80"/>
        <w:rPr>
          <w:ins w:id="329" w:author="C4-211757" w:date="2021-03-09T09:03:00Z"/>
          <w:rFonts w:asciiTheme="minorHAnsi" w:eastAsiaTheme="minorEastAsia" w:hAnsiTheme="minorHAnsi" w:cstheme="minorBidi"/>
          <w:b w:val="0"/>
          <w:kern w:val="2"/>
          <w:sz w:val="21"/>
          <w:szCs w:val="22"/>
          <w:lang w:val="en-US" w:eastAsia="zh-CN"/>
        </w:rPr>
      </w:pPr>
      <w:ins w:id="330" w:author="C4-211757" w:date="2021-03-09T09:03:00Z">
        <w:r>
          <w:lastRenderedPageBreak/>
          <w:t>Annex &lt;X&gt; (informative): Change history</w:t>
        </w:r>
        <w:r>
          <w:tab/>
        </w:r>
        <w:r>
          <w:fldChar w:fldCharType="begin"/>
        </w:r>
        <w:r>
          <w:instrText xml:space="preserve"> PAGEREF _Toc66173114 \h </w:instrText>
        </w:r>
      </w:ins>
      <w:r>
        <w:fldChar w:fldCharType="separate"/>
      </w:r>
      <w:ins w:id="331" w:author="C4-211757" w:date="2021-03-09T09:03:00Z">
        <w:r>
          <w:t>64</w:t>
        </w:r>
        <w:r>
          <w:fldChar w:fldCharType="end"/>
        </w:r>
      </w:ins>
    </w:p>
    <w:p w14:paraId="33A66823" w14:textId="56CFD784" w:rsidR="00DE6DC4" w:rsidDel="008F6910" w:rsidRDefault="00DE6DC4">
      <w:pPr>
        <w:pStyle w:val="10"/>
        <w:rPr>
          <w:del w:id="332" w:author="C4-211757" w:date="2021-03-09T09:03:00Z"/>
          <w:rFonts w:asciiTheme="minorHAnsi" w:eastAsiaTheme="minorEastAsia" w:hAnsiTheme="minorHAnsi" w:cstheme="minorBidi"/>
          <w:kern w:val="2"/>
          <w:sz w:val="21"/>
          <w:szCs w:val="22"/>
          <w:lang w:val="en-US" w:eastAsia="zh-CN"/>
        </w:rPr>
      </w:pPr>
      <w:del w:id="333" w:author="C4-211757" w:date="2021-03-09T09:03:00Z">
        <w:r w:rsidDel="008F6910">
          <w:delText>Foreword</w:delText>
        </w:r>
        <w:r w:rsidDel="008F6910">
          <w:tab/>
          <w:delText>5</w:delText>
        </w:r>
      </w:del>
    </w:p>
    <w:p w14:paraId="11F5E833" w14:textId="39619C10" w:rsidR="00DE6DC4" w:rsidDel="008F6910" w:rsidRDefault="00DE6DC4">
      <w:pPr>
        <w:pStyle w:val="10"/>
        <w:rPr>
          <w:del w:id="334" w:author="C4-211757" w:date="2021-03-09T09:03:00Z"/>
          <w:rFonts w:asciiTheme="minorHAnsi" w:eastAsiaTheme="minorEastAsia" w:hAnsiTheme="minorHAnsi" w:cstheme="minorBidi"/>
          <w:kern w:val="2"/>
          <w:sz w:val="21"/>
          <w:szCs w:val="22"/>
          <w:lang w:val="en-US" w:eastAsia="zh-CN"/>
        </w:rPr>
      </w:pPr>
      <w:del w:id="335" w:author="C4-211757" w:date="2021-03-09T09:03:00Z">
        <w:r w:rsidDel="008F6910">
          <w:delText>Introduction</w:delText>
        </w:r>
        <w:r w:rsidDel="008F6910">
          <w:tab/>
          <w:delText>6</w:delText>
        </w:r>
      </w:del>
    </w:p>
    <w:p w14:paraId="21D9AC12" w14:textId="78E9BB24" w:rsidR="00DE6DC4" w:rsidDel="008F6910" w:rsidRDefault="00DE6DC4">
      <w:pPr>
        <w:pStyle w:val="10"/>
        <w:rPr>
          <w:del w:id="336" w:author="C4-211757" w:date="2021-03-09T09:03:00Z"/>
          <w:rFonts w:asciiTheme="minorHAnsi" w:eastAsiaTheme="minorEastAsia" w:hAnsiTheme="minorHAnsi" w:cstheme="minorBidi"/>
          <w:kern w:val="2"/>
          <w:sz w:val="21"/>
          <w:szCs w:val="22"/>
          <w:lang w:val="en-US" w:eastAsia="zh-CN"/>
        </w:rPr>
      </w:pPr>
      <w:del w:id="337" w:author="C4-211757" w:date="2021-03-09T09:03:00Z">
        <w:r w:rsidDel="008F6910">
          <w:delText>1</w:delText>
        </w:r>
        <w:r w:rsidDel="008F6910">
          <w:rPr>
            <w:rFonts w:asciiTheme="minorHAnsi" w:eastAsiaTheme="minorEastAsia" w:hAnsiTheme="minorHAnsi" w:cstheme="minorBidi"/>
            <w:kern w:val="2"/>
            <w:sz w:val="21"/>
            <w:szCs w:val="22"/>
            <w:lang w:val="en-US" w:eastAsia="zh-CN"/>
          </w:rPr>
          <w:tab/>
        </w:r>
        <w:r w:rsidDel="008F6910">
          <w:delText>Scope</w:delText>
        </w:r>
        <w:r w:rsidDel="008F6910">
          <w:tab/>
          <w:delText>7</w:delText>
        </w:r>
      </w:del>
    </w:p>
    <w:p w14:paraId="36AAE337" w14:textId="312865DF" w:rsidR="00DE6DC4" w:rsidDel="008F6910" w:rsidRDefault="00DE6DC4">
      <w:pPr>
        <w:pStyle w:val="10"/>
        <w:rPr>
          <w:del w:id="338" w:author="C4-211757" w:date="2021-03-09T09:03:00Z"/>
          <w:rFonts w:asciiTheme="minorHAnsi" w:eastAsiaTheme="minorEastAsia" w:hAnsiTheme="minorHAnsi" w:cstheme="minorBidi"/>
          <w:kern w:val="2"/>
          <w:sz w:val="21"/>
          <w:szCs w:val="22"/>
          <w:lang w:val="en-US" w:eastAsia="zh-CN"/>
        </w:rPr>
      </w:pPr>
      <w:del w:id="339" w:author="C4-211757" w:date="2021-03-09T09:03:00Z">
        <w:r w:rsidDel="008F6910">
          <w:delText>2</w:delText>
        </w:r>
        <w:r w:rsidDel="008F6910">
          <w:rPr>
            <w:rFonts w:asciiTheme="minorHAnsi" w:eastAsiaTheme="minorEastAsia" w:hAnsiTheme="minorHAnsi" w:cstheme="minorBidi"/>
            <w:kern w:val="2"/>
            <w:sz w:val="21"/>
            <w:szCs w:val="22"/>
            <w:lang w:val="en-US" w:eastAsia="zh-CN"/>
          </w:rPr>
          <w:tab/>
        </w:r>
        <w:r w:rsidDel="008F6910">
          <w:delText>References</w:delText>
        </w:r>
        <w:r w:rsidDel="008F6910">
          <w:tab/>
          <w:delText>7</w:delText>
        </w:r>
      </w:del>
    </w:p>
    <w:p w14:paraId="54DB830E" w14:textId="017A19B1" w:rsidR="00DE6DC4" w:rsidDel="008F6910" w:rsidRDefault="00DE6DC4">
      <w:pPr>
        <w:pStyle w:val="10"/>
        <w:rPr>
          <w:del w:id="340" w:author="C4-211757" w:date="2021-03-09T09:03:00Z"/>
          <w:rFonts w:asciiTheme="minorHAnsi" w:eastAsiaTheme="minorEastAsia" w:hAnsiTheme="minorHAnsi" w:cstheme="minorBidi"/>
          <w:kern w:val="2"/>
          <w:sz w:val="21"/>
          <w:szCs w:val="22"/>
          <w:lang w:val="en-US" w:eastAsia="zh-CN"/>
        </w:rPr>
      </w:pPr>
      <w:del w:id="341" w:author="C4-211757" w:date="2021-03-09T09:03:00Z">
        <w:r w:rsidDel="008F6910">
          <w:delText>3</w:delText>
        </w:r>
        <w:r w:rsidDel="008F6910">
          <w:rPr>
            <w:rFonts w:asciiTheme="minorHAnsi" w:eastAsiaTheme="minorEastAsia" w:hAnsiTheme="minorHAnsi" w:cstheme="minorBidi"/>
            <w:kern w:val="2"/>
            <w:sz w:val="21"/>
            <w:szCs w:val="22"/>
            <w:lang w:val="en-US" w:eastAsia="zh-CN"/>
          </w:rPr>
          <w:tab/>
        </w:r>
        <w:r w:rsidDel="008F6910">
          <w:delText>Definitions of terms, symbols and abbreviations</w:delText>
        </w:r>
        <w:r w:rsidDel="008F6910">
          <w:tab/>
          <w:delText>7</w:delText>
        </w:r>
      </w:del>
    </w:p>
    <w:p w14:paraId="043F9445" w14:textId="5A68ADD3" w:rsidR="00DE6DC4" w:rsidDel="008F6910" w:rsidRDefault="00DE6DC4">
      <w:pPr>
        <w:pStyle w:val="20"/>
        <w:rPr>
          <w:del w:id="342" w:author="C4-211757" w:date="2021-03-09T09:03:00Z"/>
          <w:rFonts w:asciiTheme="minorHAnsi" w:eastAsiaTheme="minorEastAsia" w:hAnsiTheme="minorHAnsi" w:cstheme="minorBidi"/>
          <w:kern w:val="2"/>
          <w:sz w:val="21"/>
          <w:szCs w:val="22"/>
          <w:lang w:val="en-US" w:eastAsia="zh-CN"/>
        </w:rPr>
      </w:pPr>
      <w:del w:id="343" w:author="C4-211757" w:date="2021-03-09T09:03:00Z">
        <w:r w:rsidDel="008F6910">
          <w:delText>3.1</w:delText>
        </w:r>
        <w:r w:rsidDel="008F6910">
          <w:rPr>
            <w:rFonts w:asciiTheme="minorHAnsi" w:eastAsiaTheme="minorEastAsia" w:hAnsiTheme="minorHAnsi" w:cstheme="minorBidi"/>
            <w:kern w:val="2"/>
            <w:sz w:val="21"/>
            <w:szCs w:val="22"/>
            <w:lang w:val="en-US" w:eastAsia="zh-CN"/>
          </w:rPr>
          <w:tab/>
        </w:r>
        <w:r w:rsidDel="008F6910">
          <w:delText>Terms</w:delText>
        </w:r>
        <w:r w:rsidDel="008F6910">
          <w:tab/>
          <w:delText>7</w:delText>
        </w:r>
      </w:del>
    </w:p>
    <w:p w14:paraId="1627C8ED" w14:textId="31B2F8B7" w:rsidR="00DE6DC4" w:rsidDel="008F6910" w:rsidRDefault="00DE6DC4">
      <w:pPr>
        <w:pStyle w:val="20"/>
        <w:rPr>
          <w:del w:id="344" w:author="C4-211757" w:date="2021-03-09T09:03:00Z"/>
          <w:rFonts w:asciiTheme="minorHAnsi" w:eastAsiaTheme="minorEastAsia" w:hAnsiTheme="minorHAnsi" w:cstheme="minorBidi"/>
          <w:kern w:val="2"/>
          <w:sz w:val="21"/>
          <w:szCs w:val="22"/>
          <w:lang w:val="en-US" w:eastAsia="zh-CN"/>
        </w:rPr>
      </w:pPr>
      <w:del w:id="345" w:author="C4-211757" w:date="2021-03-09T09:03:00Z">
        <w:r w:rsidDel="008F6910">
          <w:delText>3.2</w:delText>
        </w:r>
        <w:r w:rsidDel="008F6910">
          <w:rPr>
            <w:rFonts w:asciiTheme="minorHAnsi" w:eastAsiaTheme="minorEastAsia" w:hAnsiTheme="minorHAnsi" w:cstheme="minorBidi"/>
            <w:kern w:val="2"/>
            <w:sz w:val="21"/>
            <w:szCs w:val="22"/>
            <w:lang w:val="en-US" w:eastAsia="zh-CN"/>
          </w:rPr>
          <w:tab/>
        </w:r>
        <w:r w:rsidDel="008F6910">
          <w:delText>Symbols</w:delText>
        </w:r>
        <w:r w:rsidDel="008F6910">
          <w:tab/>
          <w:delText>8</w:delText>
        </w:r>
      </w:del>
    </w:p>
    <w:p w14:paraId="0F53E5DF" w14:textId="454B6B12" w:rsidR="00DE6DC4" w:rsidDel="008F6910" w:rsidRDefault="00DE6DC4">
      <w:pPr>
        <w:pStyle w:val="20"/>
        <w:rPr>
          <w:del w:id="346" w:author="C4-211757" w:date="2021-03-09T09:03:00Z"/>
          <w:rFonts w:asciiTheme="minorHAnsi" w:eastAsiaTheme="minorEastAsia" w:hAnsiTheme="minorHAnsi" w:cstheme="minorBidi"/>
          <w:kern w:val="2"/>
          <w:sz w:val="21"/>
          <w:szCs w:val="22"/>
          <w:lang w:val="en-US" w:eastAsia="zh-CN"/>
        </w:rPr>
      </w:pPr>
      <w:del w:id="347" w:author="C4-211757" w:date="2021-03-09T09:03:00Z">
        <w:r w:rsidDel="008F6910">
          <w:delText>3.3</w:delText>
        </w:r>
        <w:r w:rsidDel="008F6910">
          <w:rPr>
            <w:rFonts w:asciiTheme="minorHAnsi" w:eastAsiaTheme="minorEastAsia" w:hAnsiTheme="minorHAnsi" w:cstheme="minorBidi"/>
            <w:kern w:val="2"/>
            <w:sz w:val="21"/>
            <w:szCs w:val="22"/>
            <w:lang w:val="en-US" w:eastAsia="zh-CN"/>
          </w:rPr>
          <w:tab/>
        </w:r>
        <w:r w:rsidDel="008F6910">
          <w:delText>Abbreviations</w:delText>
        </w:r>
        <w:r w:rsidDel="008F6910">
          <w:tab/>
          <w:delText>8</w:delText>
        </w:r>
      </w:del>
    </w:p>
    <w:p w14:paraId="20A65137" w14:textId="76FCB91F" w:rsidR="00DE6DC4" w:rsidDel="008F6910" w:rsidRDefault="00DE6DC4">
      <w:pPr>
        <w:pStyle w:val="10"/>
        <w:rPr>
          <w:del w:id="348" w:author="C4-211757" w:date="2021-03-09T09:03:00Z"/>
          <w:rFonts w:asciiTheme="minorHAnsi" w:eastAsiaTheme="minorEastAsia" w:hAnsiTheme="minorHAnsi" w:cstheme="minorBidi"/>
          <w:kern w:val="2"/>
          <w:sz w:val="21"/>
          <w:szCs w:val="22"/>
          <w:lang w:val="en-US" w:eastAsia="zh-CN"/>
        </w:rPr>
      </w:pPr>
      <w:del w:id="349" w:author="C4-211757" w:date="2021-03-09T09:03:00Z">
        <w:r w:rsidDel="008F6910">
          <w:rPr>
            <w:lang w:eastAsia="zh-CN"/>
          </w:rPr>
          <w:delText>4</w:delText>
        </w:r>
        <w:r w:rsidDel="008F6910">
          <w:rPr>
            <w:rFonts w:asciiTheme="minorHAnsi" w:eastAsiaTheme="minorEastAsia" w:hAnsiTheme="minorHAnsi" w:cstheme="minorBidi"/>
            <w:kern w:val="2"/>
            <w:sz w:val="21"/>
            <w:szCs w:val="22"/>
            <w:lang w:val="en-US" w:eastAsia="zh-CN"/>
          </w:rPr>
          <w:tab/>
        </w:r>
        <w:r w:rsidDel="008F6910">
          <w:rPr>
            <w:lang w:eastAsia="zh-CN"/>
          </w:rPr>
          <w:delText>Overall Requirements</w:delText>
        </w:r>
        <w:r w:rsidDel="008F6910">
          <w:tab/>
          <w:delText>8</w:delText>
        </w:r>
      </w:del>
    </w:p>
    <w:p w14:paraId="27865D1C" w14:textId="786D49E4" w:rsidR="00DE6DC4" w:rsidDel="008F6910" w:rsidRDefault="00DE6DC4">
      <w:pPr>
        <w:pStyle w:val="10"/>
        <w:rPr>
          <w:del w:id="350" w:author="C4-211757" w:date="2021-03-09T09:03:00Z"/>
          <w:rFonts w:asciiTheme="minorHAnsi" w:eastAsiaTheme="minorEastAsia" w:hAnsiTheme="minorHAnsi" w:cstheme="minorBidi"/>
          <w:kern w:val="2"/>
          <w:sz w:val="21"/>
          <w:szCs w:val="22"/>
          <w:lang w:val="en-US" w:eastAsia="zh-CN"/>
        </w:rPr>
      </w:pPr>
      <w:del w:id="351" w:author="C4-211757" w:date="2021-03-09T09:03:00Z">
        <w:r w:rsidDel="008F6910">
          <w:rPr>
            <w:lang w:eastAsia="zh-CN"/>
          </w:rPr>
          <w:delText>5</w:delText>
        </w:r>
        <w:r w:rsidDel="008F6910">
          <w:rPr>
            <w:rFonts w:asciiTheme="minorHAnsi" w:eastAsiaTheme="minorEastAsia" w:hAnsiTheme="minorHAnsi" w:cstheme="minorBidi"/>
            <w:kern w:val="2"/>
            <w:sz w:val="21"/>
            <w:szCs w:val="22"/>
            <w:lang w:val="en-US" w:eastAsia="zh-CN"/>
          </w:rPr>
          <w:tab/>
        </w:r>
        <w:r w:rsidDel="008F6910">
          <w:rPr>
            <w:lang w:eastAsia="zh-CN"/>
          </w:rPr>
          <w:delText>Key Issues</w:delText>
        </w:r>
        <w:r w:rsidDel="008F6910">
          <w:tab/>
          <w:delText>8</w:delText>
        </w:r>
      </w:del>
    </w:p>
    <w:p w14:paraId="68AEC280" w14:textId="60BC144F" w:rsidR="00DE6DC4" w:rsidDel="008F6910" w:rsidRDefault="00DE6DC4">
      <w:pPr>
        <w:pStyle w:val="20"/>
        <w:rPr>
          <w:del w:id="352" w:author="C4-211757" w:date="2021-03-09T09:03:00Z"/>
          <w:rFonts w:asciiTheme="minorHAnsi" w:eastAsiaTheme="minorEastAsia" w:hAnsiTheme="minorHAnsi" w:cstheme="minorBidi"/>
          <w:kern w:val="2"/>
          <w:sz w:val="21"/>
          <w:szCs w:val="22"/>
          <w:lang w:val="en-US" w:eastAsia="zh-CN"/>
        </w:rPr>
      </w:pPr>
      <w:del w:id="353" w:author="C4-211757" w:date="2021-03-09T09:03:00Z">
        <w:r w:rsidDel="008F6910">
          <w:rPr>
            <w:lang w:eastAsia="zh-CN"/>
          </w:rPr>
          <w:delText>5</w:delText>
        </w:r>
        <w:r w:rsidDel="008F6910">
          <w:delText>.1</w:delText>
        </w:r>
        <w:r w:rsidDel="008F6910">
          <w:rPr>
            <w:rFonts w:asciiTheme="minorHAnsi" w:eastAsiaTheme="minorEastAsia" w:hAnsiTheme="minorHAnsi" w:cstheme="minorBidi"/>
            <w:kern w:val="2"/>
            <w:sz w:val="21"/>
            <w:szCs w:val="22"/>
            <w:lang w:val="en-US" w:eastAsia="zh-CN"/>
          </w:rPr>
          <w:tab/>
        </w:r>
        <w:r w:rsidDel="008F6910">
          <w:rPr>
            <w:lang w:eastAsia="zh-CN"/>
          </w:rPr>
          <w:delText>Key Issue #1: &lt;KI#1&gt; SBI-based SM MT message transfer</w:delText>
        </w:r>
        <w:r w:rsidDel="008F6910">
          <w:tab/>
          <w:delText>8</w:delText>
        </w:r>
      </w:del>
    </w:p>
    <w:p w14:paraId="1368A5B5" w14:textId="2BD3409D" w:rsidR="00DE6DC4" w:rsidDel="008F6910" w:rsidRDefault="00DE6DC4">
      <w:pPr>
        <w:pStyle w:val="20"/>
        <w:rPr>
          <w:del w:id="354" w:author="C4-211757" w:date="2021-03-09T09:03:00Z"/>
          <w:rFonts w:asciiTheme="minorHAnsi" w:eastAsiaTheme="minorEastAsia" w:hAnsiTheme="minorHAnsi" w:cstheme="minorBidi"/>
          <w:kern w:val="2"/>
          <w:sz w:val="21"/>
          <w:szCs w:val="22"/>
          <w:lang w:val="en-US" w:eastAsia="zh-CN"/>
        </w:rPr>
      </w:pPr>
      <w:del w:id="355" w:author="C4-211757" w:date="2021-03-09T09:03:00Z">
        <w:r w:rsidDel="008F6910">
          <w:rPr>
            <w:lang w:eastAsia="zh-CN"/>
          </w:rPr>
          <w:delText>5</w:delText>
        </w:r>
        <w:r w:rsidDel="008F6910">
          <w:delText>.2</w:delText>
        </w:r>
        <w:r w:rsidDel="008F6910">
          <w:rPr>
            <w:rFonts w:asciiTheme="minorHAnsi" w:eastAsiaTheme="minorEastAsia" w:hAnsiTheme="minorHAnsi" w:cstheme="minorBidi"/>
            <w:kern w:val="2"/>
            <w:sz w:val="21"/>
            <w:szCs w:val="22"/>
            <w:lang w:val="en-US" w:eastAsia="zh-CN"/>
          </w:rPr>
          <w:tab/>
        </w:r>
        <w:r w:rsidDel="008F6910">
          <w:rPr>
            <w:lang w:eastAsia="zh-CN"/>
          </w:rPr>
          <w:delText>Key Issue #2: &lt;KI#2&gt; SBI-based SM MO message transfer</w:delText>
        </w:r>
        <w:r w:rsidDel="008F6910">
          <w:tab/>
          <w:delText>9</w:delText>
        </w:r>
      </w:del>
    </w:p>
    <w:p w14:paraId="30A9D83D" w14:textId="731FDE90" w:rsidR="00DE6DC4" w:rsidDel="008F6910" w:rsidRDefault="00DE6DC4">
      <w:pPr>
        <w:pStyle w:val="20"/>
        <w:rPr>
          <w:del w:id="356" w:author="C4-211757" w:date="2021-03-09T09:03:00Z"/>
          <w:rFonts w:asciiTheme="minorHAnsi" w:eastAsiaTheme="minorEastAsia" w:hAnsiTheme="minorHAnsi" w:cstheme="minorBidi"/>
          <w:kern w:val="2"/>
          <w:sz w:val="21"/>
          <w:szCs w:val="22"/>
          <w:lang w:val="en-US" w:eastAsia="zh-CN"/>
        </w:rPr>
      </w:pPr>
      <w:del w:id="357" w:author="C4-211757" w:date="2021-03-09T09:03:00Z">
        <w:r w:rsidDel="008F6910">
          <w:rPr>
            <w:lang w:eastAsia="zh-CN"/>
          </w:rPr>
          <w:delText>5</w:delText>
        </w:r>
        <w:r w:rsidDel="008F6910">
          <w:delText>.</w:delText>
        </w:r>
        <w:r w:rsidDel="008F6910">
          <w:rPr>
            <w:lang w:eastAsia="zh-CN"/>
          </w:rPr>
          <w:delText>3</w:delText>
        </w:r>
        <w:r w:rsidDel="008F6910">
          <w:rPr>
            <w:rFonts w:asciiTheme="minorHAnsi" w:eastAsiaTheme="minorEastAsia" w:hAnsiTheme="minorHAnsi" w:cstheme="minorBidi"/>
            <w:kern w:val="2"/>
            <w:sz w:val="21"/>
            <w:szCs w:val="22"/>
            <w:lang w:val="en-US" w:eastAsia="zh-CN"/>
          </w:rPr>
          <w:tab/>
        </w:r>
        <w:r w:rsidDel="008F6910">
          <w:rPr>
            <w:lang w:eastAsia="zh-CN"/>
          </w:rPr>
          <w:delText>Key Issue #3: &lt;KI#3&gt; Mechanism to select the target PLMN based on GPSI when using SBI</w:delText>
        </w:r>
        <w:r w:rsidDel="008F6910">
          <w:tab/>
          <w:delText>10</w:delText>
        </w:r>
      </w:del>
    </w:p>
    <w:p w14:paraId="7ED95A92" w14:textId="29610A42" w:rsidR="00DE6DC4" w:rsidDel="008F6910" w:rsidRDefault="00DE6DC4">
      <w:pPr>
        <w:pStyle w:val="30"/>
        <w:rPr>
          <w:del w:id="358" w:author="C4-211757" w:date="2021-03-09T09:03:00Z"/>
          <w:rFonts w:asciiTheme="minorHAnsi" w:eastAsiaTheme="minorEastAsia" w:hAnsiTheme="minorHAnsi" w:cstheme="minorBidi"/>
          <w:kern w:val="2"/>
          <w:sz w:val="21"/>
          <w:szCs w:val="22"/>
          <w:lang w:val="en-US" w:eastAsia="zh-CN"/>
        </w:rPr>
      </w:pPr>
      <w:del w:id="359" w:author="C4-211757" w:date="2021-03-09T09:03:00Z">
        <w:r w:rsidDel="008F6910">
          <w:rPr>
            <w:lang w:eastAsia="zh-CN"/>
          </w:rPr>
          <w:delText>5.3.1</w:delText>
        </w:r>
        <w:r w:rsidDel="008F6910">
          <w:rPr>
            <w:rFonts w:asciiTheme="minorHAnsi" w:eastAsiaTheme="minorEastAsia" w:hAnsiTheme="minorHAnsi" w:cstheme="minorBidi"/>
            <w:kern w:val="2"/>
            <w:sz w:val="21"/>
            <w:szCs w:val="22"/>
            <w:lang w:val="en-US" w:eastAsia="zh-CN"/>
          </w:rPr>
          <w:tab/>
        </w:r>
        <w:r w:rsidDel="008F6910">
          <w:rPr>
            <w:lang w:eastAsia="zh-CN"/>
          </w:rPr>
          <w:delText>Description</w:delText>
        </w:r>
        <w:r w:rsidDel="008F6910">
          <w:tab/>
          <w:delText>10</w:delText>
        </w:r>
      </w:del>
    </w:p>
    <w:p w14:paraId="73749F01" w14:textId="7983174F" w:rsidR="00DE6DC4" w:rsidDel="008F6910" w:rsidRDefault="00DE6DC4">
      <w:pPr>
        <w:pStyle w:val="10"/>
        <w:rPr>
          <w:del w:id="360" w:author="C4-211757" w:date="2021-03-09T09:03:00Z"/>
          <w:rFonts w:asciiTheme="minorHAnsi" w:eastAsiaTheme="minorEastAsia" w:hAnsiTheme="minorHAnsi" w:cstheme="minorBidi"/>
          <w:kern w:val="2"/>
          <w:sz w:val="21"/>
          <w:szCs w:val="22"/>
          <w:lang w:val="en-US" w:eastAsia="zh-CN"/>
        </w:rPr>
      </w:pPr>
      <w:del w:id="361" w:author="C4-211757" w:date="2021-03-09T09:03:00Z">
        <w:r w:rsidDel="008F6910">
          <w:rPr>
            <w:lang w:eastAsia="zh-CN"/>
          </w:rPr>
          <w:delText>6</w:delText>
        </w:r>
        <w:r w:rsidDel="008F6910">
          <w:rPr>
            <w:rFonts w:asciiTheme="minorHAnsi" w:eastAsiaTheme="minorEastAsia" w:hAnsiTheme="minorHAnsi" w:cstheme="minorBidi"/>
            <w:kern w:val="2"/>
            <w:sz w:val="21"/>
            <w:szCs w:val="22"/>
            <w:lang w:val="en-US" w:eastAsia="zh-CN"/>
          </w:rPr>
          <w:tab/>
        </w:r>
        <w:r w:rsidDel="008F6910">
          <w:rPr>
            <w:lang w:eastAsia="zh-CN"/>
          </w:rPr>
          <w:delText>Solutions</w:delText>
        </w:r>
        <w:r w:rsidDel="008F6910">
          <w:tab/>
          <w:delText>10</w:delText>
        </w:r>
      </w:del>
    </w:p>
    <w:p w14:paraId="5C04CEE4" w14:textId="6751BCA9" w:rsidR="00DE6DC4" w:rsidDel="008F6910" w:rsidRDefault="00DE6DC4">
      <w:pPr>
        <w:pStyle w:val="20"/>
        <w:rPr>
          <w:del w:id="362" w:author="C4-211757" w:date="2021-03-09T09:03:00Z"/>
          <w:rFonts w:asciiTheme="minorHAnsi" w:eastAsiaTheme="minorEastAsia" w:hAnsiTheme="minorHAnsi" w:cstheme="minorBidi"/>
          <w:kern w:val="2"/>
          <w:sz w:val="21"/>
          <w:szCs w:val="22"/>
          <w:lang w:val="en-US" w:eastAsia="zh-CN"/>
        </w:rPr>
      </w:pPr>
      <w:del w:id="363" w:author="C4-211757" w:date="2021-03-09T09:03:00Z">
        <w:r w:rsidDel="008F6910">
          <w:rPr>
            <w:lang w:eastAsia="zh-CN"/>
          </w:rPr>
          <w:delText>6.1</w:delText>
        </w:r>
        <w:r w:rsidDel="008F6910">
          <w:rPr>
            <w:rFonts w:asciiTheme="minorHAnsi" w:eastAsiaTheme="minorEastAsia" w:hAnsiTheme="minorHAnsi" w:cstheme="minorBidi"/>
            <w:kern w:val="2"/>
            <w:sz w:val="21"/>
            <w:szCs w:val="22"/>
            <w:lang w:val="en-US" w:eastAsia="zh-CN"/>
          </w:rPr>
          <w:tab/>
        </w:r>
        <w:r w:rsidDel="008F6910">
          <w:rPr>
            <w:lang w:eastAsia="zh-CN"/>
          </w:rPr>
          <w:delText>Solution#1: Solution for SBI-based MT SMS</w:delText>
        </w:r>
        <w:r w:rsidDel="008F6910">
          <w:tab/>
          <w:delText>10</w:delText>
        </w:r>
      </w:del>
    </w:p>
    <w:p w14:paraId="3F81DF77" w14:textId="193DD11D" w:rsidR="00DE6DC4" w:rsidDel="008F6910" w:rsidRDefault="00DE6DC4">
      <w:pPr>
        <w:pStyle w:val="30"/>
        <w:rPr>
          <w:del w:id="364" w:author="C4-211757" w:date="2021-03-09T09:03:00Z"/>
          <w:rFonts w:asciiTheme="minorHAnsi" w:eastAsiaTheme="minorEastAsia" w:hAnsiTheme="minorHAnsi" w:cstheme="minorBidi"/>
          <w:kern w:val="2"/>
          <w:sz w:val="21"/>
          <w:szCs w:val="22"/>
          <w:lang w:val="en-US" w:eastAsia="zh-CN"/>
        </w:rPr>
      </w:pPr>
      <w:del w:id="365" w:author="C4-211757" w:date="2021-03-09T09:03:00Z">
        <w:r w:rsidDel="008F6910">
          <w:rPr>
            <w:lang w:eastAsia="zh-CN"/>
          </w:rPr>
          <w:delText>6.1.1</w:delText>
        </w:r>
        <w:r w:rsidDel="008F6910">
          <w:rPr>
            <w:rFonts w:asciiTheme="minorHAnsi" w:eastAsiaTheme="minorEastAsia" w:hAnsiTheme="minorHAnsi" w:cstheme="minorBidi"/>
            <w:kern w:val="2"/>
            <w:sz w:val="21"/>
            <w:szCs w:val="22"/>
            <w:lang w:val="en-US" w:eastAsia="zh-CN"/>
          </w:rPr>
          <w:tab/>
        </w:r>
        <w:r w:rsidDel="008F6910">
          <w:rPr>
            <w:lang w:eastAsia="zh-CN"/>
          </w:rPr>
          <w:delText>Introduction</w:delText>
        </w:r>
        <w:r w:rsidDel="008F6910">
          <w:tab/>
          <w:delText>10</w:delText>
        </w:r>
      </w:del>
    </w:p>
    <w:p w14:paraId="74669B83" w14:textId="0C3212E5" w:rsidR="00DE6DC4" w:rsidDel="008F6910" w:rsidRDefault="00DE6DC4">
      <w:pPr>
        <w:pStyle w:val="30"/>
        <w:rPr>
          <w:del w:id="366" w:author="C4-211757" w:date="2021-03-09T09:03:00Z"/>
          <w:rFonts w:asciiTheme="minorHAnsi" w:eastAsiaTheme="minorEastAsia" w:hAnsiTheme="minorHAnsi" w:cstheme="minorBidi"/>
          <w:kern w:val="2"/>
          <w:sz w:val="21"/>
          <w:szCs w:val="22"/>
          <w:lang w:val="en-US" w:eastAsia="zh-CN"/>
        </w:rPr>
      </w:pPr>
      <w:del w:id="367" w:author="C4-211757" w:date="2021-03-09T09:03:00Z">
        <w:r w:rsidDel="008F6910">
          <w:rPr>
            <w:lang w:eastAsia="zh-CN"/>
          </w:rPr>
          <w:delText>6.1.2</w:delText>
        </w:r>
        <w:r w:rsidDel="008F6910">
          <w:rPr>
            <w:rFonts w:asciiTheme="minorHAnsi" w:eastAsiaTheme="minorEastAsia" w:hAnsiTheme="minorHAnsi" w:cstheme="minorBidi"/>
            <w:kern w:val="2"/>
            <w:sz w:val="21"/>
            <w:szCs w:val="22"/>
            <w:lang w:val="en-US" w:eastAsia="zh-CN"/>
          </w:rPr>
          <w:tab/>
        </w:r>
        <w:r w:rsidDel="008F6910">
          <w:rPr>
            <w:lang w:eastAsia="zh-CN"/>
          </w:rPr>
          <w:delText>Successful MT SMS message transfer</w:delText>
        </w:r>
        <w:r w:rsidDel="008F6910">
          <w:tab/>
          <w:delText>11</w:delText>
        </w:r>
      </w:del>
    </w:p>
    <w:p w14:paraId="1F68F524" w14:textId="210994E2" w:rsidR="00DE6DC4" w:rsidDel="008F6910" w:rsidRDefault="00DE6DC4">
      <w:pPr>
        <w:pStyle w:val="30"/>
        <w:rPr>
          <w:del w:id="368" w:author="C4-211757" w:date="2021-03-09T09:03:00Z"/>
          <w:rFonts w:asciiTheme="minorHAnsi" w:eastAsiaTheme="minorEastAsia" w:hAnsiTheme="minorHAnsi" w:cstheme="minorBidi"/>
          <w:kern w:val="2"/>
          <w:sz w:val="21"/>
          <w:szCs w:val="22"/>
          <w:lang w:val="en-US" w:eastAsia="zh-CN"/>
        </w:rPr>
      </w:pPr>
      <w:del w:id="369" w:author="C4-211757" w:date="2021-03-09T09:03:00Z">
        <w:r w:rsidDel="008F6910">
          <w:delText>6.</w:delText>
        </w:r>
        <w:r w:rsidDel="008F6910">
          <w:rPr>
            <w:lang w:eastAsia="zh-CN"/>
          </w:rPr>
          <w:delText>1</w:delText>
        </w:r>
        <w:r w:rsidDel="008F6910">
          <w:delText>.3</w:delText>
        </w:r>
        <w:r w:rsidDel="008F6910">
          <w:rPr>
            <w:rFonts w:asciiTheme="minorHAnsi" w:eastAsiaTheme="minorEastAsia" w:hAnsiTheme="minorHAnsi" w:cstheme="minorBidi"/>
            <w:kern w:val="2"/>
            <w:sz w:val="21"/>
            <w:szCs w:val="22"/>
            <w:lang w:val="en-US" w:eastAsia="zh-CN"/>
          </w:rPr>
          <w:tab/>
        </w:r>
        <w:r w:rsidDel="008F6910">
          <w:rPr>
            <w:lang w:eastAsia="zh-CN"/>
          </w:rPr>
          <w:delText>Unsuccessful MT SMS message transfer</w:delText>
        </w:r>
        <w:r w:rsidDel="008F6910">
          <w:tab/>
          <w:delText>14</w:delText>
        </w:r>
      </w:del>
    </w:p>
    <w:p w14:paraId="189125FF" w14:textId="1143661E" w:rsidR="00DE6DC4" w:rsidDel="008F6910" w:rsidRDefault="00DE6DC4">
      <w:pPr>
        <w:pStyle w:val="30"/>
        <w:rPr>
          <w:del w:id="370" w:author="C4-211757" w:date="2021-03-09T09:03:00Z"/>
          <w:rFonts w:asciiTheme="minorHAnsi" w:eastAsiaTheme="minorEastAsia" w:hAnsiTheme="minorHAnsi" w:cstheme="minorBidi"/>
          <w:kern w:val="2"/>
          <w:sz w:val="21"/>
          <w:szCs w:val="22"/>
          <w:lang w:val="en-US" w:eastAsia="zh-CN"/>
        </w:rPr>
      </w:pPr>
      <w:del w:id="371" w:author="C4-211757" w:date="2021-03-09T09:03:00Z">
        <w:r w:rsidDel="008F6910">
          <w:delText>6.</w:delText>
        </w:r>
        <w:r w:rsidDel="008F6910">
          <w:rPr>
            <w:lang w:eastAsia="zh-CN"/>
          </w:rPr>
          <w:delText>1</w:delText>
        </w:r>
        <w:r w:rsidDel="008F6910">
          <w:delText>.</w:delText>
        </w:r>
        <w:r w:rsidDel="008F6910">
          <w:rPr>
            <w:lang w:eastAsia="zh-CN"/>
          </w:rPr>
          <w:delText>4</w:delText>
        </w:r>
        <w:r w:rsidDel="008F6910">
          <w:rPr>
            <w:rFonts w:asciiTheme="minorHAnsi" w:eastAsiaTheme="minorEastAsia" w:hAnsiTheme="minorHAnsi" w:cstheme="minorBidi"/>
            <w:kern w:val="2"/>
            <w:sz w:val="21"/>
            <w:szCs w:val="22"/>
            <w:lang w:val="en-US" w:eastAsia="zh-CN"/>
          </w:rPr>
          <w:tab/>
        </w:r>
        <w:r w:rsidDel="008F6910">
          <w:rPr>
            <w:lang w:eastAsia="zh-CN"/>
          </w:rPr>
          <w:delText>Alert SC message transfer</w:delText>
        </w:r>
        <w:r w:rsidDel="008F6910">
          <w:tab/>
          <w:delText>14</w:delText>
        </w:r>
      </w:del>
    </w:p>
    <w:p w14:paraId="136B58CB" w14:textId="717B075C" w:rsidR="00DE6DC4" w:rsidDel="008F6910" w:rsidRDefault="00DE6DC4">
      <w:pPr>
        <w:pStyle w:val="30"/>
        <w:rPr>
          <w:del w:id="372" w:author="C4-211757" w:date="2021-03-09T09:03:00Z"/>
          <w:rFonts w:asciiTheme="minorHAnsi" w:eastAsiaTheme="minorEastAsia" w:hAnsiTheme="minorHAnsi" w:cstheme="minorBidi"/>
          <w:kern w:val="2"/>
          <w:sz w:val="21"/>
          <w:szCs w:val="22"/>
          <w:lang w:val="en-US" w:eastAsia="zh-CN"/>
        </w:rPr>
      </w:pPr>
      <w:del w:id="373" w:author="C4-211757" w:date="2021-03-09T09:03:00Z">
        <w:r w:rsidDel="008F6910">
          <w:delText>6.</w:delText>
        </w:r>
        <w:r w:rsidDel="008F6910">
          <w:rPr>
            <w:lang w:eastAsia="zh-CN"/>
          </w:rPr>
          <w:delText>1</w:delText>
        </w:r>
        <w:r w:rsidDel="008F6910">
          <w:delText>.</w:delText>
        </w:r>
        <w:r w:rsidDel="008F6910">
          <w:rPr>
            <w:lang w:eastAsia="zh-CN"/>
          </w:rPr>
          <w:delText>5</w:delText>
        </w:r>
        <w:r w:rsidDel="008F6910">
          <w:rPr>
            <w:rFonts w:asciiTheme="minorHAnsi" w:eastAsiaTheme="minorEastAsia" w:hAnsiTheme="minorHAnsi" w:cstheme="minorBidi"/>
            <w:kern w:val="2"/>
            <w:sz w:val="21"/>
            <w:szCs w:val="22"/>
            <w:lang w:val="en-US" w:eastAsia="zh-CN"/>
          </w:rPr>
          <w:tab/>
        </w:r>
        <w:r w:rsidDel="008F6910">
          <w:delText>Impacts on services, entities and interfaces</w:delText>
        </w:r>
        <w:r w:rsidDel="008F6910">
          <w:tab/>
          <w:delText>15</w:delText>
        </w:r>
      </w:del>
    </w:p>
    <w:p w14:paraId="183A1D38" w14:textId="6C2864DB" w:rsidR="00DE6DC4" w:rsidDel="008F6910" w:rsidRDefault="00DE6DC4">
      <w:pPr>
        <w:pStyle w:val="20"/>
        <w:rPr>
          <w:del w:id="374" w:author="C4-211757" w:date="2021-03-09T09:03:00Z"/>
          <w:rFonts w:asciiTheme="minorHAnsi" w:eastAsiaTheme="minorEastAsia" w:hAnsiTheme="minorHAnsi" w:cstheme="minorBidi"/>
          <w:kern w:val="2"/>
          <w:sz w:val="21"/>
          <w:szCs w:val="22"/>
          <w:lang w:val="en-US" w:eastAsia="zh-CN"/>
        </w:rPr>
      </w:pPr>
      <w:del w:id="375" w:author="C4-211757" w:date="2021-03-09T09:03:00Z">
        <w:r w:rsidDel="008F6910">
          <w:rPr>
            <w:lang w:eastAsia="zh-CN"/>
          </w:rPr>
          <w:delText>6.2</w:delText>
        </w:r>
        <w:r w:rsidDel="008F6910">
          <w:rPr>
            <w:rFonts w:asciiTheme="minorHAnsi" w:eastAsiaTheme="minorEastAsia" w:hAnsiTheme="minorHAnsi" w:cstheme="minorBidi"/>
            <w:kern w:val="2"/>
            <w:sz w:val="21"/>
            <w:szCs w:val="22"/>
            <w:lang w:val="en-US" w:eastAsia="zh-CN"/>
          </w:rPr>
          <w:tab/>
        </w:r>
        <w:r w:rsidDel="008F6910">
          <w:rPr>
            <w:lang w:eastAsia="zh-CN"/>
          </w:rPr>
          <w:delText>Solution#2: &lt;S#2&gt; Solution for SBI-based MO SMS</w:delText>
        </w:r>
        <w:r w:rsidDel="008F6910">
          <w:tab/>
          <w:delText>16</w:delText>
        </w:r>
      </w:del>
    </w:p>
    <w:p w14:paraId="087FAD09" w14:textId="73B5854D" w:rsidR="00DE6DC4" w:rsidDel="008F6910" w:rsidRDefault="00DE6DC4">
      <w:pPr>
        <w:pStyle w:val="30"/>
        <w:rPr>
          <w:del w:id="376" w:author="C4-211757" w:date="2021-03-09T09:03:00Z"/>
          <w:rFonts w:asciiTheme="minorHAnsi" w:eastAsiaTheme="minorEastAsia" w:hAnsiTheme="minorHAnsi" w:cstheme="minorBidi"/>
          <w:kern w:val="2"/>
          <w:sz w:val="21"/>
          <w:szCs w:val="22"/>
          <w:lang w:val="en-US" w:eastAsia="zh-CN"/>
        </w:rPr>
      </w:pPr>
      <w:del w:id="377" w:author="C4-211757" w:date="2021-03-09T09:03:00Z">
        <w:r w:rsidDel="008F6910">
          <w:rPr>
            <w:lang w:eastAsia="zh-CN"/>
          </w:rPr>
          <w:delText>6.2.1</w:delText>
        </w:r>
        <w:r w:rsidDel="008F6910">
          <w:rPr>
            <w:rFonts w:asciiTheme="minorHAnsi" w:eastAsiaTheme="minorEastAsia" w:hAnsiTheme="minorHAnsi" w:cstheme="minorBidi"/>
            <w:kern w:val="2"/>
            <w:sz w:val="21"/>
            <w:szCs w:val="22"/>
            <w:lang w:val="en-US" w:eastAsia="zh-CN"/>
          </w:rPr>
          <w:tab/>
        </w:r>
        <w:r w:rsidDel="008F6910">
          <w:rPr>
            <w:lang w:eastAsia="zh-CN"/>
          </w:rPr>
          <w:delText>Introduction</w:delText>
        </w:r>
        <w:r w:rsidDel="008F6910">
          <w:tab/>
          <w:delText>16</w:delText>
        </w:r>
      </w:del>
    </w:p>
    <w:p w14:paraId="251DF4E2" w14:textId="60D46860" w:rsidR="00DE6DC4" w:rsidDel="008F6910" w:rsidRDefault="00DE6DC4">
      <w:pPr>
        <w:pStyle w:val="30"/>
        <w:rPr>
          <w:del w:id="378" w:author="C4-211757" w:date="2021-03-09T09:03:00Z"/>
          <w:rFonts w:asciiTheme="minorHAnsi" w:eastAsiaTheme="minorEastAsia" w:hAnsiTheme="minorHAnsi" w:cstheme="minorBidi"/>
          <w:kern w:val="2"/>
          <w:sz w:val="21"/>
          <w:szCs w:val="22"/>
          <w:lang w:val="en-US" w:eastAsia="zh-CN"/>
        </w:rPr>
      </w:pPr>
      <w:del w:id="379" w:author="C4-211757" w:date="2021-03-09T09:03:00Z">
        <w:r w:rsidDel="008F6910">
          <w:rPr>
            <w:lang w:eastAsia="zh-CN"/>
          </w:rPr>
          <w:delText>6.2.2</w:delText>
        </w:r>
        <w:r w:rsidDel="008F6910">
          <w:rPr>
            <w:rFonts w:asciiTheme="minorHAnsi" w:eastAsiaTheme="minorEastAsia" w:hAnsiTheme="minorHAnsi" w:cstheme="minorBidi"/>
            <w:kern w:val="2"/>
            <w:sz w:val="21"/>
            <w:szCs w:val="22"/>
            <w:lang w:val="en-US" w:eastAsia="zh-CN"/>
          </w:rPr>
          <w:tab/>
        </w:r>
        <w:r w:rsidDel="008F6910">
          <w:rPr>
            <w:lang w:eastAsia="zh-CN"/>
          </w:rPr>
          <w:delText>Successful MO SMS message transfer</w:delText>
        </w:r>
        <w:r w:rsidDel="008F6910">
          <w:tab/>
          <w:delText>16</w:delText>
        </w:r>
      </w:del>
    </w:p>
    <w:p w14:paraId="094847F0" w14:textId="53EEFC18" w:rsidR="00DE6DC4" w:rsidDel="008F6910" w:rsidRDefault="00DE6DC4">
      <w:pPr>
        <w:pStyle w:val="30"/>
        <w:rPr>
          <w:del w:id="380" w:author="C4-211757" w:date="2021-03-09T09:03:00Z"/>
          <w:rFonts w:asciiTheme="minorHAnsi" w:eastAsiaTheme="minorEastAsia" w:hAnsiTheme="minorHAnsi" w:cstheme="minorBidi"/>
          <w:kern w:val="2"/>
          <w:sz w:val="21"/>
          <w:szCs w:val="22"/>
          <w:lang w:val="en-US" w:eastAsia="zh-CN"/>
        </w:rPr>
      </w:pPr>
      <w:del w:id="381" w:author="C4-211757" w:date="2021-03-09T09:03:00Z">
        <w:r w:rsidDel="008F6910">
          <w:delText>6.</w:delText>
        </w:r>
        <w:r w:rsidDel="008F6910">
          <w:rPr>
            <w:lang w:eastAsia="zh-CN"/>
          </w:rPr>
          <w:delText>2</w:delText>
        </w:r>
        <w:r w:rsidDel="008F6910">
          <w:delText>.3</w:delText>
        </w:r>
        <w:r w:rsidDel="008F6910">
          <w:rPr>
            <w:rFonts w:asciiTheme="minorHAnsi" w:eastAsiaTheme="minorEastAsia" w:hAnsiTheme="minorHAnsi" w:cstheme="minorBidi"/>
            <w:kern w:val="2"/>
            <w:sz w:val="21"/>
            <w:szCs w:val="22"/>
            <w:lang w:val="en-US" w:eastAsia="zh-CN"/>
          </w:rPr>
          <w:tab/>
        </w:r>
        <w:r w:rsidDel="008F6910">
          <w:rPr>
            <w:lang w:eastAsia="zh-CN"/>
          </w:rPr>
          <w:delText>Unsuccessful MO SMS message transfer</w:delText>
        </w:r>
        <w:r w:rsidDel="008F6910">
          <w:tab/>
          <w:delText>17</w:delText>
        </w:r>
      </w:del>
    </w:p>
    <w:p w14:paraId="34FC80C1" w14:textId="082AA5AA" w:rsidR="00DE6DC4" w:rsidDel="008F6910" w:rsidRDefault="00DE6DC4">
      <w:pPr>
        <w:pStyle w:val="30"/>
        <w:rPr>
          <w:del w:id="382" w:author="C4-211757" w:date="2021-03-09T09:03:00Z"/>
          <w:rFonts w:asciiTheme="minorHAnsi" w:eastAsiaTheme="minorEastAsia" w:hAnsiTheme="minorHAnsi" w:cstheme="minorBidi"/>
          <w:kern w:val="2"/>
          <w:sz w:val="21"/>
          <w:szCs w:val="22"/>
          <w:lang w:val="en-US" w:eastAsia="zh-CN"/>
        </w:rPr>
      </w:pPr>
      <w:del w:id="383" w:author="C4-211757" w:date="2021-03-09T09:03:00Z">
        <w:r w:rsidDel="008F6910">
          <w:delText>6.</w:delText>
        </w:r>
        <w:r w:rsidDel="008F6910">
          <w:rPr>
            <w:lang w:eastAsia="zh-CN"/>
          </w:rPr>
          <w:delText>2</w:delText>
        </w:r>
        <w:r w:rsidDel="008F6910">
          <w:delText>.</w:delText>
        </w:r>
        <w:r w:rsidDel="008F6910">
          <w:rPr>
            <w:lang w:eastAsia="zh-CN"/>
          </w:rPr>
          <w:delText>4</w:delText>
        </w:r>
        <w:r w:rsidDel="008F6910">
          <w:rPr>
            <w:rFonts w:asciiTheme="minorHAnsi" w:eastAsiaTheme="minorEastAsia" w:hAnsiTheme="minorHAnsi" w:cstheme="minorBidi"/>
            <w:kern w:val="2"/>
            <w:sz w:val="21"/>
            <w:szCs w:val="22"/>
            <w:lang w:val="en-US" w:eastAsia="zh-CN"/>
          </w:rPr>
          <w:tab/>
        </w:r>
        <w:r w:rsidDel="008F6910">
          <w:delText>Impacts on services, entities and interfaces</w:delText>
        </w:r>
        <w:r w:rsidDel="008F6910">
          <w:tab/>
          <w:delText>17</w:delText>
        </w:r>
      </w:del>
    </w:p>
    <w:p w14:paraId="55E4394A" w14:textId="507A2E6F" w:rsidR="00DE6DC4" w:rsidDel="008F6910" w:rsidRDefault="00DE6DC4">
      <w:pPr>
        <w:pStyle w:val="20"/>
        <w:rPr>
          <w:del w:id="384" w:author="C4-211757" w:date="2021-03-09T09:03:00Z"/>
          <w:rFonts w:asciiTheme="minorHAnsi" w:eastAsiaTheme="minorEastAsia" w:hAnsiTheme="minorHAnsi" w:cstheme="minorBidi"/>
          <w:kern w:val="2"/>
          <w:sz w:val="21"/>
          <w:szCs w:val="22"/>
          <w:lang w:val="en-US" w:eastAsia="zh-CN"/>
        </w:rPr>
      </w:pPr>
      <w:del w:id="385" w:author="C4-211757" w:date="2021-03-09T09:03:00Z">
        <w:r w:rsidDel="008F6910">
          <w:rPr>
            <w:lang w:eastAsia="zh-CN"/>
          </w:rPr>
          <w:delText>6</w:delText>
        </w:r>
        <w:r w:rsidDel="008F6910">
          <w:delText>.</w:delText>
        </w:r>
        <w:r w:rsidDel="008F6910">
          <w:rPr>
            <w:lang w:eastAsia="zh-CN"/>
          </w:rPr>
          <w:delText>3</w:delText>
        </w:r>
        <w:r w:rsidDel="008F6910">
          <w:rPr>
            <w:rFonts w:asciiTheme="minorHAnsi" w:eastAsiaTheme="minorEastAsia" w:hAnsiTheme="minorHAnsi" w:cstheme="minorBidi"/>
            <w:kern w:val="2"/>
            <w:sz w:val="21"/>
            <w:szCs w:val="22"/>
            <w:lang w:val="en-US" w:eastAsia="zh-CN"/>
          </w:rPr>
          <w:tab/>
        </w:r>
        <w:r w:rsidDel="008F6910">
          <w:rPr>
            <w:lang w:eastAsia="zh-CN"/>
          </w:rPr>
          <w:delText>Solution #3: Mechanism to select the target PLMN based on GPSI using NRF</w:delText>
        </w:r>
        <w:r w:rsidDel="008F6910">
          <w:tab/>
          <w:delText>18</w:delText>
        </w:r>
      </w:del>
    </w:p>
    <w:p w14:paraId="2F76A92B" w14:textId="7F5C9711" w:rsidR="00DE6DC4" w:rsidDel="008F6910" w:rsidRDefault="00DE6DC4">
      <w:pPr>
        <w:pStyle w:val="30"/>
        <w:rPr>
          <w:del w:id="386" w:author="C4-211757" w:date="2021-03-09T09:03:00Z"/>
          <w:rFonts w:asciiTheme="minorHAnsi" w:eastAsiaTheme="minorEastAsia" w:hAnsiTheme="minorHAnsi" w:cstheme="minorBidi"/>
          <w:kern w:val="2"/>
          <w:sz w:val="21"/>
          <w:szCs w:val="22"/>
          <w:lang w:val="en-US" w:eastAsia="zh-CN"/>
        </w:rPr>
      </w:pPr>
      <w:del w:id="387" w:author="C4-211757" w:date="2021-03-09T09:03:00Z">
        <w:r w:rsidDel="008F6910">
          <w:rPr>
            <w:lang w:eastAsia="zh-CN"/>
          </w:rPr>
          <w:delText>6.3.1</w:delText>
        </w:r>
        <w:r w:rsidDel="008F6910">
          <w:rPr>
            <w:rFonts w:asciiTheme="minorHAnsi" w:eastAsiaTheme="minorEastAsia" w:hAnsiTheme="minorHAnsi" w:cstheme="minorBidi"/>
            <w:kern w:val="2"/>
            <w:sz w:val="21"/>
            <w:szCs w:val="22"/>
            <w:lang w:val="en-US" w:eastAsia="zh-CN"/>
          </w:rPr>
          <w:tab/>
        </w:r>
        <w:r w:rsidDel="008F6910">
          <w:rPr>
            <w:lang w:eastAsia="zh-CN"/>
          </w:rPr>
          <w:delText>Introduction</w:delText>
        </w:r>
        <w:r w:rsidDel="008F6910">
          <w:tab/>
          <w:delText>18</w:delText>
        </w:r>
      </w:del>
    </w:p>
    <w:p w14:paraId="7644B5ED" w14:textId="3D7B31D4" w:rsidR="00DE6DC4" w:rsidDel="008F6910" w:rsidRDefault="00DE6DC4">
      <w:pPr>
        <w:pStyle w:val="30"/>
        <w:rPr>
          <w:del w:id="388" w:author="C4-211757" w:date="2021-03-09T09:03:00Z"/>
          <w:rFonts w:asciiTheme="minorHAnsi" w:eastAsiaTheme="minorEastAsia" w:hAnsiTheme="minorHAnsi" w:cstheme="minorBidi"/>
          <w:kern w:val="2"/>
          <w:sz w:val="21"/>
          <w:szCs w:val="22"/>
          <w:lang w:val="en-US" w:eastAsia="zh-CN"/>
        </w:rPr>
      </w:pPr>
      <w:del w:id="389" w:author="C4-211757" w:date="2021-03-09T09:03:00Z">
        <w:r w:rsidDel="008F6910">
          <w:rPr>
            <w:lang w:eastAsia="zh-CN"/>
          </w:rPr>
          <w:delText>6.3.2</w:delText>
        </w:r>
        <w:r w:rsidDel="008F6910">
          <w:rPr>
            <w:rFonts w:asciiTheme="minorHAnsi" w:eastAsiaTheme="minorEastAsia" w:hAnsiTheme="minorHAnsi" w:cstheme="minorBidi"/>
            <w:kern w:val="2"/>
            <w:sz w:val="21"/>
            <w:szCs w:val="22"/>
            <w:lang w:val="en-US" w:eastAsia="zh-CN"/>
          </w:rPr>
          <w:tab/>
        </w:r>
        <w:r w:rsidDel="008F6910">
          <w:rPr>
            <w:lang w:eastAsia="zh-CN"/>
          </w:rPr>
          <w:delText>Description</w:delText>
        </w:r>
        <w:r w:rsidDel="008F6910">
          <w:tab/>
          <w:delText>18</w:delText>
        </w:r>
      </w:del>
    </w:p>
    <w:p w14:paraId="45044719" w14:textId="61AD170A" w:rsidR="00DE6DC4" w:rsidDel="008F6910" w:rsidRDefault="00DE6DC4">
      <w:pPr>
        <w:pStyle w:val="30"/>
        <w:rPr>
          <w:del w:id="390" w:author="C4-211757" w:date="2021-03-09T09:03:00Z"/>
          <w:rFonts w:asciiTheme="minorHAnsi" w:eastAsiaTheme="minorEastAsia" w:hAnsiTheme="minorHAnsi" w:cstheme="minorBidi"/>
          <w:kern w:val="2"/>
          <w:sz w:val="21"/>
          <w:szCs w:val="22"/>
          <w:lang w:val="en-US" w:eastAsia="zh-CN"/>
        </w:rPr>
      </w:pPr>
      <w:del w:id="391" w:author="C4-211757" w:date="2021-03-09T09:03:00Z">
        <w:r w:rsidDel="008F6910">
          <w:rPr>
            <w:lang w:eastAsia="zh-CN"/>
          </w:rPr>
          <w:delText>6.3.3</w:delText>
        </w:r>
        <w:r w:rsidDel="008F6910">
          <w:rPr>
            <w:rFonts w:asciiTheme="minorHAnsi" w:eastAsiaTheme="minorEastAsia" w:hAnsiTheme="minorHAnsi" w:cstheme="minorBidi"/>
            <w:kern w:val="2"/>
            <w:sz w:val="21"/>
            <w:szCs w:val="22"/>
            <w:lang w:val="en-US" w:eastAsia="zh-CN"/>
          </w:rPr>
          <w:tab/>
        </w:r>
        <w:r w:rsidDel="008F6910">
          <w:rPr>
            <w:lang w:eastAsia="zh-CN"/>
          </w:rPr>
          <w:delText>Procedures</w:delText>
        </w:r>
        <w:r w:rsidDel="008F6910">
          <w:tab/>
          <w:delText>20</w:delText>
        </w:r>
      </w:del>
    </w:p>
    <w:p w14:paraId="5028699D" w14:textId="5B391CF0" w:rsidR="00DE6DC4" w:rsidDel="008F6910" w:rsidRDefault="00DE6DC4">
      <w:pPr>
        <w:pStyle w:val="40"/>
        <w:rPr>
          <w:del w:id="392" w:author="C4-211757" w:date="2021-03-09T09:03:00Z"/>
          <w:rFonts w:asciiTheme="minorHAnsi" w:eastAsiaTheme="minorEastAsia" w:hAnsiTheme="minorHAnsi" w:cstheme="minorBidi"/>
          <w:kern w:val="2"/>
          <w:sz w:val="21"/>
          <w:szCs w:val="22"/>
          <w:lang w:val="en-US" w:eastAsia="zh-CN"/>
        </w:rPr>
      </w:pPr>
      <w:del w:id="393" w:author="C4-211757" w:date="2021-03-09T09:03:00Z">
        <w:r w:rsidDel="008F6910">
          <w:rPr>
            <w:lang w:eastAsia="zh-CN"/>
          </w:rPr>
          <w:delText>6.3.3.1</w:delText>
        </w:r>
        <w:r w:rsidDel="008F6910">
          <w:rPr>
            <w:rFonts w:asciiTheme="minorHAnsi" w:eastAsiaTheme="minorEastAsia" w:hAnsiTheme="minorHAnsi" w:cstheme="minorBidi"/>
            <w:kern w:val="2"/>
            <w:sz w:val="21"/>
            <w:szCs w:val="22"/>
            <w:lang w:val="en-US" w:eastAsia="zh-CN"/>
          </w:rPr>
          <w:tab/>
        </w:r>
        <w:r w:rsidDel="008F6910">
          <w:rPr>
            <w:lang w:eastAsia="zh-CN"/>
          </w:rPr>
          <w:delText>Scenario 1: Selection of target PLMN based on MSISDN belonging to local PLMN</w:delText>
        </w:r>
        <w:r w:rsidDel="008F6910">
          <w:tab/>
          <w:delText>20</w:delText>
        </w:r>
      </w:del>
    </w:p>
    <w:p w14:paraId="39689C94" w14:textId="3ECB958F" w:rsidR="00DE6DC4" w:rsidDel="008F6910" w:rsidRDefault="00DE6DC4">
      <w:pPr>
        <w:pStyle w:val="40"/>
        <w:rPr>
          <w:del w:id="394" w:author="C4-211757" w:date="2021-03-09T09:03:00Z"/>
          <w:rFonts w:asciiTheme="minorHAnsi" w:eastAsiaTheme="minorEastAsia" w:hAnsiTheme="minorHAnsi" w:cstheme="minorBidi"/>
          <w:kern w:val="2"/>
          <w:sz w:val="21"/>
          <w:szCs w:val="22"/>
          <w:lang w:val="en-US" w:eastAsia="zh-CN"/>
        </w:rPr>
      </w:pPr>
      <w:del w:id="395" w:author="C4-211757" w:date="2021-03-09T09:03:00Z">
        <w:r w:rsidDel="008F6910">
          <w:rPr>
            <w:lang w:eastAsia="zh-CN"/>
          </w:rPr>
          <w:delText>6.3.3.2</w:delText>
        </w:r>
        <w:r w:rsidDel="008F6910">
          <w:rPr>
            <w:rFonts w:asciiTheme="minorHAnsi" w:eastAsiaTheme="minorEastAsia" w:hAnsiTheme="minorHAnsi" w:cstheme="minorBidi"/>
            <w:kern w:val="2"/>
            <w:sz w:val="21"/>
            <w:szCs w:val="22"/>
            <w:lang w:val="en-US" w:eastAsia="zh-CN"/>
          </w:rPr>
          <w:tab/>
        </w:r>
        <w:r w:rsidDel="008F6910">
          <w:rPr>
            <w:lang w:eastAsia="zh-CN"/>
          </w:rPr>
          <w:delText>Scenario 2: Selection of target PLMN based on MSISDN belonging to a different PLMN with NP</w:delText>
        </w:r>
        <w:r w:rsidDel="008F6910">
          <w:tab/>
          <w:delText>21</w:delText>
        </w:r>
      </w:del>
    </w:p>
    <w:p w14:paraId="7D4BACDC" w14:textId="09B7D85F" w:rsidR="00DE6DC4" w:rsidDel="008F6910" w:rsidRDefault="00DE6DC4">
      <w:pPr>
        <w:pStyle w:val="40"/>
        <w:rPr>
          <w:del w:id="396" w:author="C4-211757" w:date="2021-03-09T09:03:00Z"/>
          <w:rFonts w:asciiTheme="minorHAnsi" w:eastAsiaTheme="minorEastAsia" w:hAnsiTheme="minorHAnsi" w:cstheme="minorBidi"/>
          <w:kern w:val="2"/>
          <w:sz w:val="21"/>
          <w:szCs w:val="22"/>
          <w:lang w:val="en-US" w:eastAsia="zh-CN"/>
        </w:rPr>
      </w:pPr>
      <w:del w:id="397" w:author="C4-211757" w:date="2021-03-09T09:03:00Z">
        <w:r w:rsidDel="008F6910">
          <w:rPr>
            <w:lang w:eastAsia="zh-CN"/>
          </w:rPr>
          <w:delText>6.3.3.3</w:delText>
        </w:r>
        <w:r w:rsidDel="008F6910">
          <w:rPr>
            <w:rFonts w:asciiTheme="minorHAnsi" w:eastAsiaTheme="minorEastAsia" w:hAnsiTheme="minorHAnsi" w:cstheme="minorBidi"/>
            <w:kern w:val="2"/>
            <w:sz w:val="21"/>
            <w:szCs w:val="22"/>
            <w:lang w:val="en-US" w:eastAsia="zh-CN"/>
          </w:rPr>
          <w:tab/>
        </w:r>
        <w:r w:rsidDel="008F6910">
          <w:rPr>
            <w:lang w:eastAsia="zh-CN"/>
          </w:rPr>
          <w:delText>Scenario 3: Selection of target PLMN based on MSISDN belonging to a different PLMN without NP</w:delText>
        </w:r>
        <w:r w:rsidDel="008F6910">
          <w:tab/>
          <w:delText>24</w:delText>
        </w:r>
      </w:del>
    </w:p>
    <w:p w14:paraId="5B335E9E" w14:textId="14054CEF" w:rsidR="00DE6DC4" w:rsidDel="008F6910" w:rsidRDefault="00DE6DC4">
      <w:pPr>
        <w:pStyle w:val="40"/>
        <w:rPr>
          <w:del w:id="398" w:author="C4-211757" w:date="2021-03-09T09:03:00Z"/>
          <w:rFonts w:asciiTheme="minorHAnsi" w:eastAsiaTheme="minorEastAsia" w:hAnsiTheme="minorHAnsi" w:cstheme="minorBidi"/>
          <w:kern w:val="2"/>
          <w:sz w:val="21"/>
          <w:szCs w:val="22"/>
          <w:lang w:val="en-US" w:eastAsia="zh-CN"/>
        </w:rPr>
      </w:pPr>
      <w:del w:id="399" w:author="C4-211757" w:date="2021-03-09T09:03:00Z">
        <w:r w:rsidDel="008F6910">
          <w:rPr>
            <w:lang w:eastAsia="zh-CN"/>
          </w:rPr>
          <w:delText>6.3.3.4</w:delText>
        </w:r>
        <w:r w:rsidDel="008F6910">
          <w:rPr>
            <w:rFonts w:asciiTheme="minorHAnsi" w:eastAsiaTheme="minorEastAsia" w:hAnsiTheme="minorHAnsi" w:cstheme="minorBidi"/>
            <w:kern w:val="2"/>
            <w:sz w:val="21"/>
            <w:szCs w:val="22"/>
            <w:lang w:val="en-US" w:eastAsia="zh-CN"/>
          </w:rPr>
          <w:tab/>
        </w:r>
        <w:r w:rsidDel="008F6910">
          <w:rPr>
            <w:lang w:eastAsia="zh-CN"/>
          </w:rPr>
          <w:delText>Scenario 4: Selection of target PLMN based on MSISDN belonging to a different PLMN via transit PLMN</w:delText>
        </w:r>
        <w:r w:rsidDel="008F6910">
          <w:tab/>
          <w:delText>26</w:delText>
        </w:r>
      </w:del>
    </w:p>
    <w:p w14:paraId="5CC1C669" w14:textId="2522DE37" w:rsidR="00DE6DC4" w:rsidDel="008F6910" w:rsidRDefault="00DE6DC4">
      <w:pPr>
        <w:pStyle w:val="30"/>
        <w:rPr>
          <w:del w:id="400" w:author="C4-211757" w:date="2021-03-09T09:03:00Z"/>
          <w:rFonts w:asciiTheme="minorHAnsi" w:eastAsiaTheme="minorEastAsia" w:hAnsiTheme="minorHAnsi" w:cstheme="minorBidi"/>
          <w:kern w:val="2"/>
          <w:sz w:val="21"/>
          <w:szCs w:val="22"/>
          <w:lang w:val="en-US" w:eastAsia="zh-CN"/>
        </w:rPr>
      </w:pPr>
      <w:del w:id="401" w:author="C4-211757" w:date="2021-03-09T09:03:00Z">
        <w:r w:rsidDel="008F6910">
          <w:rPr>
            <w:lang w:eastAsia="zh-CN"/>
          </w:rPr>
          <w:delText>6.3.4</w:delText>
        </w:r>
        <w:r w:rsidDel="008F6910">
          <w:rPr>
            <w:rFonts w:asciiTheme="minorHAnsi" w:eastAsiaTheme="minorEastAsia" w:hAnsiTheme="minorHAnsi" w:cstheme="minorBidi"/>
            <w:kern w:val="2"/>
            <w:sz w:val="21"/>
            <w:szCs w:val="22"/>
            <w:lang w:val="en-US" w:eastAsia="zh-CN"/>
          </w:rPr>
          <w:tab/>
        </w:r>
        <w:r w:rsidDel="008F6910">
          <w:rPr>
            <w:lang w:eastAsia="zh-CN"/>
          </w:rPr>
          <w:delText>Impacts on services, entities and interfaces</w:delText>
        </w:r>
        <w:r w:rsidDel="008F6910">
          <w:tab/>
          <w:delText>28</w:delText>
        </w:r>
      </w:del>
    </w:p>
    <w:p w14:paraId="10E5A362" w14:textId="6B897F13" w:rsidR="00DE6DC4" w:rsidDel="008F6910" w:rsidRDefault="00DE6DC4">
      <w:pPr>
        <w:pStyle w:val="20"/>
        <w:rPr>
          <w:del w:id="402" w:author="C4-211757" w:date="2021-03-09T09:03:00Z"/>
          <w:rFonts w:asciiTheme="minorHAnsi" w:eastAsiaTheme="minorEastAsia" w:hAnsiTheme="minorHAnsi" w:cstheme="minorBidi"/>
          <w:kern w:val="2"/>
          <w:sz w:val="21"/>
          <w:szCs w:val="22"/>
          <w:lang w:val="en-US" w:eastAsia="zh-CN"/>
        </w:rPr>
      </w:pPr>
      <w:del w:id="403" w:author="C4-211757" w:date="2021-03-09T09:03:00Z">
        <w:r w:rsidDel="008F6910">
          <w:rPr>
            <w:lang w:eastAsia="zh-CN"/>
          </w:rPr>
          <w:delText>6.4</w:delText>
        </w:r>
        <w:r w:rsidDel="008F6910">
          <w:rPr>
            <w:rFonts w:asciiTheme="minorHAnsi" w:eastAsiaTheme="minorEastAsia" w:hAnsiTheme="minorHAnsi" w:cstheme="minorBidi"/>
            <w:kern w:val="2"/>
            <w:sz w:val="21"/>
            <w:szCs w:val="22"/>
            <w:lang w:val="en-US" w:eastAsia="zh-CN"/>
          </w:rPr>
          <w:tab/>
        </w:r>
        <w:r w:rsidDel="008F6910">
          <w:rPr>
            <w:lang w:eastAsia="zh-CN"/>
          </w:rPr>
          <w:delText>Solution#4: MT SM transfer</w:delText>
        </w:r>
        <w:r w:rsidDel="008F6910">
          <w:tab/>
          <w:delText>28</w:delText>
        </w:r>
      </w:del>
    </w:p>
    <w:p w14:paraId="54B99608" w14:textId="7B721785" w:rsidR="00DE6DC4" w:rsidDel="008F6910" w:rsidRDefault="00DE6DC4">
      <w:pPr>
        <w:pStyle w:val="30"/>
        <w:rPr>
          <w:del w:id="404" w:author="C4-211757" w:date="2021-03-09T09:03:00Z"/>
          <w:rFonts w:asciiTheme="minorHAnsi" w:eastAsiaTheme="minorEastAsia" w:hAnsiTheme="minorHAnsi" w:cstheme="minorBidi"/>
          <w:kern w:val="2"/>
          <w:sz w:val="21"/>
          <w:szCs w:val="22"/>
          <w:lang w:val="en-US" w:eastAsia="zh-CN"/>
        </w:rPr>
      </w:pPr>
      <w:del w:id="405" w:author="C4-211757" w:date="2021-03-09T09:03:00Z">
        <w:r w:rsidDel="008F6910">
          <w:rPr>
            <w:lang w:eastAsia="zh-CN"/>
          </w:rPr>
          <w:delText>6.4.1 Introduction</w:delText>
        </w:r>
        <w:r w:rsidDel="008F6910">
          <w:tab/>
          <w:delText>28</w:delText>
        </w:r>
      </w:del>
    </w:p>
    <w:p w14:paraId="6EBD89EB" w14:textId="38E78F19" w:rsidR="00DE6DC4" w:rsidDel="008F6910" w:rsidRDefault="00DE6DC4">
      <w:pPr>
        <w:pStyle w:val="30"/>
        <w:rPr>
          <w:del w:id="406" w:author="C4-211757" w:date="2021-03-09T09:03:00Z"/>
          <w:rFonts w:asciiTheme="minorHAnsi" w:eastAsiaTheme="minorEastAsia" w:hAnsiTheme="minorHAnsi" w:cstheme="minorBidi"/>
          <w:kern w:val="2"/>
          <w:sz w:val="21"/>
          <w:szCs w:val="22"/>
          <w:lang w:val="en-US" w:eastAsia="zh-CN"/>
        </w:rPr>
      </w:pPr>
      <w:del w:id="407" w:author="C4-211757" w:date="2021-03-09T09:03:00Z">
        <w:r w:rsidDel="008F6910">
          <w:rPr>
            <w:lang w:eastAsia="zh-CN"/>
          </w:rPr>
          <w:delText>6.4.2 Transfer of MT SM based on SBI</w:delText>
        </w:r>
        <w:r w:rsidDel="008F6910">
          <w:tab/>
          <w:delText>29</w:delText>
        </w:r>
      </w:del>
    </w:p>
    <w:p w14:paraId="7860F47A" w14:textId="333937D3" w:rsidR="00DE6DC4" w:rsidDel="008F6910" w:rsidRDefault="00DE6DC4">
      <w:pPr>
        <w:pStyle w:val="30"/>
        <w:rPr>
          <w:del w:id="408" w:author="C4-211757" w:date="2021-03-09T09:03:00Z"/>
          <w:rFonts w:asciiTheme="minorHAnsi" w:eastAsiaTheme="minorEastAsia" w:hAnsiTheme="minorHAnsi" w:cstheme="minorBidi"/>
          <w:kern w:val="2"/>
          <w:sz w:val="21"/>
          <w:szCs w:val="22"/>
          <w:lang w:val="en-US" w:eastAsia="zh-CN"/>
        </w:rPr>
      </w:pPr>
      <w:del w:id="409" w:author="C4-211757" w:date="2021-03-09T09:03:00Z">
        <w:r w:rsidDel="008F6910">
          <w:rPr>
            <w:lang w:eastAsia="zh-CN"/>
          </w:rPr>
          <w:delText>6.4.3 Routing MT SM based on SBI</w:delText>
        </w:r>
        <w:r w:rsidDel="008F6910">
          <w:tab/>
          <w:delText>30</w:delText>
        </w:r>
      </w:del>
    </w:p>
    <w:p w14:paraId="3A8FF31E" w14:textId="10B4C907" w:rsidR="00DE6DC4" w:rsidDel="008F6910" w:rsidRDefault="00DE6DC4">
      <w:pPr>
        <w:pStyle w:val="30"/>
        <w:rPr>
          <w:del w:id="410" w:author="C4-211757" w:date="2021-03-09T09:03:00Z"/>
          <w:rFonts w:asciiTheme="minorHAnsi" w:eastAsiaTheme="minorEastAsia" w:hAnsiTheme="minorHAnsi" w:cstheme="minorBidi"/>
          <w:kern w:val="2"/>
          <w:sz w:val="21"/>
          <w:szCs w:val="22"/>
          <w:lang w:val="en-US" w:eastAsia="zh-CN"/>
        </w:rPr>
      </w:pPr>
      <w:del w:id="411" w:author="C4-211757" w:date="2021-03-09T09:03:00Z">
        <w:r w:rsidDel="008F6910">
          <w:delText>6.</w:delText>
        </w:r>
        <w:r w:rsidDel="008F6910">
          <w:rPr>
            <w:lang w:eastAsia="zh-CN"/>
          </w:rPr>
          <w:delText>4</w:delText>
        </w:r>
        <w:r w:rsidDel="008F6910">
          <w:delText xml:space="preserve">.4 </w:delText>
        </w:r>
        <w:r w:rsidDel="008F6910">
          <w:rPr>
            <w:lang w:eastAsia="zh-CN"/>
          </w:rPr>
          <w:delText>Transfer of Report to MT SM based on SBI</w:delText>
        </w:r>
        <w:r w:rsidDel="008F6910">
          <w:tab/>
          <w:delText>31</w:delText>
        </w:r>
      </w:del>
    </w:p>
    <w:p w14:paraId="3F6E970C" w14:textId="1CE69AF1" w:rsidR="00DE6DC4" w:rsidDel="008F6910" w:rsidRDefault="00DE6DC4">
      <w:pPr>
        <w:pStyle w:val="30"/>
        <w:rPr>
          <w:del w:id="412" w:author="C4-211757" w:date="2021-03-09T09:03:00Z"/>
          <w:rFonts w:asciiTheme="minorHAnsi" w:eastAsiaTheme="minorEastAsia" w:hAnsiTheme="minorHAnsi" w:cstheme="minorBidi"/>
          <w:kern w:val="2"/>
          <w:sz w:val="21"/>
          <w:szCs w:val="22"/>
          <w:lang w:val="en-US" w:eastAsia="zh-CN"/>
        </w:rPr>
      </w:pPr>
      <w:del w:id="413" w:author="C4-211757" w:date="2021-03-09T09:03:00Z">
        <w:r w:rsidDel="008F6910">
          <w:delText>6.</w:delText>
        </w:r>
        <w:r w:rsidDel="008F6910">
          <w:rPr>
            <w:lang w:eastAsia="zh-CN"/>
          </w:rPr>
          <w:delText>4</w:delText>
        </w:r>
        <w:r w:rsidDel="008F6910">
          <w:delText>.</w:delText>
        </w:r>
        <w:r w:rsidDel="008F6910">
          <w:rPr>
            <w:lang w:eastAsia="zh-CN"/>
          </w:rPr>
          <w:delText>5</w:delText>
        </w:r>
        <w:r w:rsidDel="008F6910">
          <w:delText xml:space="preserve"> Impacts on services, entities and interfaces</w:delText>
        </w:r>
        <w:r w:rsidDel="008F6910">
          <w:tab/>
          <w:delText>32</w:delText>
        </w:r>
      </w:del>
    </w:p>
    <w:p w14:paraId="10A57656" w14:textId="30264B2A" w:rsidR="00DE6DC4" w:rsidDel="008F6910" w:rsidRDefault="00DE6DC4">
      <w:pPr>
        <w:pStyle w:val="20"/>
        <w:rPr>
          <w:del w:id="414" w:author="C4-211757" w:date="2021-03-09T09:03:00Z"/>
          <w:rFonts w:asciiTheme="minorHAnsi" w:eastAsiaTheme="minorEastAsia" w:hAnsiTheme="minorHAnsi" w:cstheme="minorBidi"/>
          <w:kern w:val="2"/>
          <w:sz w:val="21"/>
          <w:szCs w:val="22"/>
          <w:lang w:val="en-US" w:eastAsia="zh-CN"/>
        </w:rPr>
      </w:pPr>
      <w:del w:id="415" w:author="C4-211757" w:date="2021-03-09T09:03:00Z">
        <w:r w:rsidDel="008F6910">
          <w:rPr>
            <w:lang w:eastAsia="zh-CN"/>
          </w:rPr>
          <w:delText>6.5</w:delText>
        </w:r>
        <w:r w:rsidDel="008F6910">
          <w:rPr>
            <w:rFonts w:asciiTheme="minorHAnsi" w:eastAsiaTheme="minorEastAsia" w:hAnsiTheme="minorHAnsi" w:cstheme="minorBidi"/>
            <w:kern w:val="2"/>
            <w:sz w:val="21"/>
            <w:szCs w:val="22"/>
            <w:lang w:val="en-US" w:eastAsia="zh-CN"/>
          </w:rPr>
          <w:tab/>
        </w:r>
        <w:r w:rsidDel="008F6910">
          <w:rPr>
            <w:lang w:eastAsia="zh-CN"/>
          </w:rPr>
          <w:delText>Solution#5: MO SM transfer</w:delText>
        </w:r>
        <w:r w:rsidDel="008F6910">
          <w:tab/>
          <w:delText>32</w:delText>
        </w:r>
      </w:del>
    </w:p>
    <w:p w14:paraId="36B985F4" w14:textId="4E260931" w:rsidR="00DE6DC4" w:rsidDel="008F6910" w:rsidRDefault="00DE6DC4">
      <w:pPr>
        <w:pStyle w:val="30"/>
        <w:rPr>
          <w:del w:id="416" w:author="C4-211757" w:date="2021-03-09T09:03:00Z"/>
          <w:rFonts w:asciiTheme="minorHAnsi" w:eastAsiaTheme="minorEastAsia" w:hAnsiTheme="minorHAnsi" w:cstheme="minorBidi"/>
          <w:kern w:val="2"/>
          <w:sz w:val="21"/>
          <w:szCs w:val="22"/>
          <w:lang w:val="en-US" w:eastAsia="zh-CN"/>
        </w:rPr>
      </w:pPr>
      <w:del w:id="417" w:author="C4-211757" w:date="2021-03-09T09:03:00Z">
        <w:r w:rsidDel="008F6910">
          <w:rPr>
            <w:lang w:eastAsia="zh-CN"/>
          </w:rPr>
          <w:delText>6.5.1 Introduction</w:delText>
        </w:r>
        <w:r w:rsidDel="008F6910">
          <w:tab/>
          <w:delText>32</w:delText>
        </w:r>
      </w:del>
    </w:p>
    <w:p w14:paraId="0654AAC6" w14:textId="535AD90A" w:rsidR="00DE6DC4" w:rsidDel="008F6910" w:rsidRDefault="00DE6DC4">
      <w:pPr>
        <w:pStyle w:val="30"/>
        <w:rPr>
          <w:del w:id="418" w:author="C4-211757" w:date="2021-03-09T09:03:00Z"/>
          <w:rFonts w:asciiTheme="minorHAnsi" w:eastAsiaTheme="minorEastAsia" w:hAnsiTheme="minorHAnsi" w:cstheme="minorBidi"/>
          <w:kern w:val="2"/>
          <w:sz w:val="21"/>
          <w:szCs w:val="22"/>
          <w:lang w:val="en-US" w:eastAsia="zh-CN"/>
        </w:rPr>
      </w:pPr>
      <w:del w:id="419" w:author="C4-211757" w:date="2021-03-09T09:03:00Z">
        <w:r w:rsidDel="008F6910">
          <w:rPr>
            <w:lang w:eastAsia="zh-CN"/>
          </w:rPr>
          <w:delText>6.5.2 SMS-IWMSC Discovery and Selection</w:delText>
        </w:r>
        <w:r w:rsidDel="008F6910">
          <w:tab/>
          <w:delText>33</w:delText>
        </w:r>
      </w:del>
    </w:p>
    <w:p w14:paraId="79282C31" w14:textId="7CE208C7" w:rsidR="00DE6DC4" w:rsidDel="008F6910" w:rsidRDefault="00DE6DC4">
      <w:pPr>
        <w:pStyle w:val="30"/>
        <w:rPr>
          <w:del w:id="420" w:author="C4-211757" w:date="2021-03-09T09:03:00Z"/>
          <w:rFonts w:asciiTheme="minorHAnsi" w:eastAsiaTheme="minorEastAsia" w:hAnsiTheme="minorHAnsi" w:cstheme="minorBidi"/>
          <w:kern w:val="2"/>
          <w:sz w:val="21"/>
          <w:szCs w:val="22"/>
          <w:lang w:val="en-US" w:eastAsia="zh-CN"/>
        </w:rPr>
      </w:pPr>
      <w:del w:id="421" w:author="C4-211757" w:date="2021-03-09T09:03:00Z">
        <w:r w:rsidDel="008F6910">
          <w:rPr>
            <w:lang w:eastAsia="zh-CN"/>
          </w:rPr>
          <w:delText>6.5.3 Transfer of MO SM based on SBI</w:delText>
        </w:r>
        <w:r w:rsidDel="008F6910">
          <w:tab/>
          <w:delText>34</w:delText>
        </w:r>
      </w:del>
    </w:p>
    <w:p w14:paraId="153451D5" w14:textId="567E03D6" w:rsidR="00DE6DC4" w:rsidDel="008F6910" w:rsidRDefault="00DE6DC4">
      <w:pPr>
        <w:pStyle w:val="30"/>
        <w:rPr>
          <w:del w:id="422" w:author="C4-211757" w:date="2021-03-09T09:03:00Z"/>
          <w:rFonts w:asciiTheme="minorHAnsi" w:eastAsiaTheme="minorEastAsia" w:hAnsiTheme="minorHAnsi" w:cstheme="minorBidi"/>
          <w:kern w:val="2"/>
          <w:sz w:val="21"/>
          <w:szCs w:val="22"/>
          <w:lang w:val="en-US" w:eastAsia="zh-CN"/>
        </w:rPr>
      </w:pPr>
      <w:del w:id="423" w:author="C4-211757" w:date="2021-03-09T09:03:00Z">
        <w:r w:rsidDel="008F6910">
          <w:delText>6.</w:delText>
        </w:r>
        <w:r w:rsidDel="008F6910">
          <w:rPr>
            <w:lang w:eastAsia="zh-CN"/>
          </w:rPr>
          <w:delText>5</w:delText>
        </w:r>
        <w:r w:rsidDel="008F6910">
          <w:delText xml:space="preserve">.4 </w:delText>
        </w:r>
        <w:r w:rsidDel="008F6910">
          <w:rPr>
            <w:lang w:eastAsia="zh-CN"/>
          </w:rPr>
          <w:delText>Transfer of Report to MO SM based on SBI</w:delText>
        </w:r>
        <w:r w:rsidDel="008F6910">
          <w:tab/>
          <w:delText>34</w:delText>
        </w:r>
      </w:del>
    </w:p>
    <w:p w14:paraId="13341FF0" w14:textId="3242B7B7" w:rsidR="00DE6DC4" w:rsidDel="008F6910" w:rsidRDefault="00DE6DC4">
      <w:pPr>
        <w:pStyle w:val="30"/>
        <w:rPr>
          <w:del w:id="424" w:author="C4-211757" w:date="2021-03-09T09:03:00Z"/>
          <w:rFonts w:asciiTheme="minorHAnsi" w:eastAsiaTheme="minorEastAsia" w:hAnsiTheme="minorHAnsi" w:cstheme="minorBidi"/>
          <w:kern w:val="2"/>
          <w:sz w:val="21"/>
          <w:szCs w:val="22"/>
          <w:lang w:val="en-US" w:eastAsia="zh-CN"/>
        </w:rPr>
      </w:pPr>
      <w:del w:id="425" w:author="C4-211757" w:date="2021-03-09T09:03:00Z">
        <w:r w:rsidDel="008F6910">
          <w:delText>6.</w:delText>
        </w:r>
        <w:r w:rsidDel="008F6910">
          <w:rPr>
            <w:lang w:eastAsia="zh-CN"/>
          </w:rPr>
          <w:delText>5</w:delText>
        </w:r>
        <w:r w:rsidDel="008F6910">
          <w:delText>.</w:delText>
        </w:r>
        <w:r w:rsidDel="008F6910">
          <w:rPr>
            <w:lang w:eastAsia="zh-CN"/>
          </w:rPr>
          <w:delText>5</w:delText>
        </w:r>
        <w:r w:rsidDel="008F6910">
          <w:delText xml:space="preserve"> Impacts on services, entities and interfaces</w:delText>
        </w:r>
        <w:r w:rsidDel="008F6910">
          <w:tab/>
          <w:delText>35</w:delText>
        </w:r>
      </w:del>
    </w:p>
    <w:p w14:paraId="51B9FF92" w14:textId="66D7E16D" w:rsidR="00DE6DC4" w:rsidDel="008F6910" w:rsidRDefault="00DE6DC4">
      <w:pPr>
        <w:pStyle w:val="20"/>
        <w:rPr>
          <w:del w:id="426" w:author="C4-211757" w:date="2021-03-09T09:03:00Z"/>
          <w:rFonts w:asciiTheme="minorHAnsi" w:eastAsiaTheme="minorEastAsia" w:hAnsiTheme="minorHAnsi" w:cstheme="minorBidi"/>
          <w:kern w:val="2"/>
          <w:sz w:val="21"/>
          <w:szCs w:val="22"/>
          <w:lang w:val="en-US" w:eastAsia="zh-CN"/>
        </w:rPr>
      </w:pPr>
      <w:del w:id="427" w:author="C4-211757" w:date="2021-03-09T09:03:00Z">
        <w:r w:rsidDel="008F6910">
          <w:rPr>
            <w:lang w:eastAsia="zh-CN"/>
          </w:rPr>
          <w:delText>6.6</w:delText>
        </w:r>
        <w:r w:rsidDel="008F6910">
          <w:rPr>
            <w:rFonts w:asciiTheme="minorHAnsi" w:eastAsiaTheme="minorEastAsia" w:hAnsiTheme="minorHAnsi" w:cstheme="minorBidi"/>
            <w:kern w:val="2"/>
            <w:sz w:val="21"/>
            <w:szCs w:val="22"/>
            <w:lang w:val="en-US" w:eastAsia="zh-CN"/>
          </w:rPr>
          <w:tab/>
        </w:r>
        <w:r w:rsidDel="008F6910">
          <w:rPr>
            <w:lang w:eastAsia="zh-CN"/>
          </w:rPr>
          <w:delText>Solution#6: MT SM transfer via SMS Router/IP-SM-GW</w:delText>
        </w:r>
        <w:r w:rsidDel="008F6910">
          <w:tab/>
          <w:delText>35</w:delText>
        </w:r>
      </w:del>
    </w:p>
    <w:p w14:paraId="678E6585" w14:textId="2FA391A3" w:rsidR="00DE6DC4" w:rsidDel="008F6910" w:rsidRDefault="00DE6DC4">
      <w:pPr>
        <w:pStyle w:val="30"/>
        <w:rPr>
          <w:del w:id="428" w:author="C4-211757" w:date="2021-03-09T09:03:00Z"/>
          <w:rFonts w:asciiTheme="minorHAnsi" w:eastAsiaTheme="minorEastAsia" w:hAnsiTheme="minorHAnsi" w:cstheme="minorBidi"/>
          <w:kern w:val="2"/>
          <w:sz w:val="21"/>
          <w:szCs w:val="22"/>
          <w:lang w:val="en-US" w:eastAsia="zh-CN"/>
        </w:rPr>
      </w:pPr>
      <w:del w:id="429" w:author="C4-211757" w:date="2021-03-09T09:03:00Z">
        <w:r w:rsidDel="008F6910">
          <w:rPr>
            <w:lang w:eastAsia="zh-CN"/>
          </w:rPr>
          <w:delText>6.6.1</w:delText>
        </w:r>
        <w:r w:rsidDel="008F6910">
          <w:rPr>
            <w:rFonts w:asciiTheme="minorHAnsi" w:eastAsiaTheme="minorEastAsia" w:hAnsiTheme="minorHAnsi" w:cstheme="minorBidi"/>
            <w:kern w:val="2"/>
            <w:sz w:val="21"/>
            <w:szCs w:val="22"/>
            <w:lang w:val="en-US" w:eastAsia="zh-CN"/>
          </w:rPr>
          <w:tab/>
        </w:r>
        <w:r w:rsidDel="008F6910">
          <w:rPr>
            <w:lang w:eastAsia="zh-CN"/>
          </w:rPr>
          <w:delText>Introduction</w:delText>
        </w:r>
        <w:r w:rsidDel="008F6910">
          <w:tab/>
          <w:delText>35</w:delText>
        </w:r>
      </w:del>
    </w:p>
    <w:p w14:paraId="5CD98538" w14:textId="1E5C7D4B" w:rsidR="00DE6DC4" w:rsidDel="008F6910" w:rsidRDefault="00DE6DC4">
      <w:pPr>
        <w:pStyle w:val="30"/>
        <w:rPr>
          <w:del w:id="430" w:author="C4-211757" w:date="2021-03-09T09:03:00Z"/>
          <w:rFonts w:asciiTheme="minorHAnsi" w:eastAsiaTheme="minorEastAsia" w:hAnsiTheme="minorHAnsi" w:cstheme="minorBidi"/>
          <w:kern w:val="2"/>
          <w:sz w:val="21"/>
          <w:szCs w:val="22"/>
          <w:lang w:val="en-US" w:eastAsia="zh-CN"/>
        </w:rPr>
      </w:pPr>
      <w:del w:id="431" w:author="C4-211757" w:date="2021-03-09T09:03:00Z">
        <w:r w:rsidDel="008F6910">
          <w:rPr>
            <w:lang w:eastAsia="zh-CN"/>
          </w:rPr>
          <w:delText>6.6.2</w:delText>
        </w:r>
        <w:r w:rsidDel="008F6910">
          <w:rPr>
            <w:rFonts w:asciiTheme="minorHAnsi" w:eastAsiaTheme="minorEastAsia" w:hAnsiTheme="minorHAnsi" w:cstheme="minorBidi"/>
            <w:kern w:val="2"/>
            <w:sz w:val="21"/>
            <w:szCs w:val="22"/>
            <w:lang w:val="en-US" w:eastAsia="zh-CN"/>
          </w:rPr>
          <w:tab/>
        </w:r>
        <w:r w:rsidDel="008F6910">
          <w:rPr>
            <w:lang w:eastAsia="zh-CN"/>
          </w:rPr>
          <w:delText>Routing MT SM via SMS Router/IP-SM-GW based on SBI</w:delText>
        </w:r>
        <w:r w:rsidDel="008F6910">
          <w:tab/>
          <w:delText>36</w:delText>
        </w:r>
      </w:del>
    </w:p>
    <w:p w14:paraId="1FD89062" w14:textId="78ED8047" w:rsidR="00DE6DC4" w:rsidDel="008F6910" w:rsidRDefault="00DE6DC4">
      <w:pPr>
        <w:pStyle w:val="30"/>
        <w:rPr>
          <w:del w:id="432" w:author="C4-211757" w:date="2021-03-09T09:03:00Z"/>
          <w:rFonts w:asciiTheme="minorHAnsi" w:eastAsiaTheme="minorEastAsia" w:hAnsiTheme="minorHAnsi" w:cstheme="minorBidi"/>
          <w:kern w:val="2"/>
          <w:sz w:val="21"/>
          <w:szCs w:val="22"/>
          <w:lang w:val="en-US" w:eastAsia="zh-CN"/>
        </w:rPr>
      </w:pPr>
      <w:del w:id="433" w:author="C4-211757" w:date="2021-03-09T09:03:00Z">
        <w:r w:rsidDel="008F6910">
          <w:rPr>
            <w:lang w:eastAsia="zh-CN"/>
          </w:rPr>
          <w:delText>6.6.3</w:delText>
        </w:r>
        <w:r w:rsidDel="008F6910">
          <w:rPr>
            <w:rFonts w:asciiTheme="minorHAnsi" w:eastAsiaTheme="minorEastAsia" w:hAnsiTheme="minorHAnsi" w:cstheme="minorBidi"/>
            <w:kern w:val="2"/>
            <w:sz w:val="21"/>
            <w:szCs w:val="22"/>
            <w:lang w:val="en-US" w:eastAsia="zh-CN"/>
          </w:rPr>
          <w:tab/>
        </w:r>
        <w:r w:rsidDel="008F6910">
          <w:rPr>
            <w:lang w:eastAsia="zh-CN"/>
          </w:rPr>
          <w:delText>Get routing information from SMS Router/IP-SM-GW</w:delText>
        </w:r>
        <w:r w:rsidDel="008F6910">
          <w:tab/>
          <w:delText>38</w:delText>
        </w:r>
      </w:del>
    </w:p>
    <w:p w14:paraId="5227CDAD" w14:textId="60B41A9A" w:rsidR="00DE6DC4" w:rsidDel="008F6910" w:rsidRDefault="00DE6DC4">
      <w:pPr>
        <w:pStyle w:val="30"/>
        <w:rPr>
          <w:del w:id="434" w:author="C4-211757" w:date="2021-03-09T09:03:00Z"/>
          <w:rFonts w:asciiTheme="minorHAnsi" w:eastAsiaTheme="minorEastAsia" w:hAnsiTheme="minorHAnsi" w:cstheme="minorBidi"/>
          <w:kern w:val="2"/>
          <w:sz w:val="21"/>
          <w:szCs w:val="22"/>
          <w:lang w:val="en-US" w:eastAsia="zh-CN"/>
        </w:rPr>
      </w:pPr>
      <w:del w:id="435" w:author="C4-211757" w:date="2021-03-09T09:03:00Z">
        <w:r w:rsidDel="008F6910">
          <w:rPr>
            <w:lang w:eastAsia="zh-CN"/>
          </w:rPr>
          <w:delText>6.6.4</w:delText>
        </w:r>
        <w:r w:rsidDel="008F6910">
          <w:rPr>
            <w:rFonts w:asciiTheme="minorHAnsi" w:eastAsiaTheme="minorEastAsia" w:hAnsiTheme="minorHAnsi" w:cstheme="minorBidi"/>
            <w:kern w:val="2"/>
            <w:sz w:val="21"/>
            <w:szCs w:val="22"/>
            <w:lang w:val="en-US" w:eastAsia="zh-CN"/>
          </w:rPr>
          <w:tab/>
        </w:r>
        <w:r w:rsidDel="008F6910">
          <w:rPr>
            <w:lang w:eastAsia="zh-CN"/>
          </w:rPr>
          <w:delText>Transfer of MT SM from SMS Router/IP-SM-GW to SMSF</w:delText>
        </w:r>
        <w:r w:rsidDel="008F6910">
          <w:tab/>
          <w:delText>38</w:delText>
        </w:r>
      </w:del>
    </w:p>
    <w:p w14:paraId="5C0A4A07" w14:textId="2099301A" w:rsidR="00DE6DC4" w:rsidDel="008F6910" w:rsidRDefault="00DE6DC4">
      <w:pPr>
        <w:pStyle w:val="30"/>
        <w:rPr>
          <w:del w:id="436" w:author="C4-211757" w:date="2021-03-09T09:03:00Z"/>
          <w:rFonts w:asciiTheme="minorHAnsi" w:eastAsiaTheme="minorEastAsia" w:hAnsiTheme="minorHAnsi" w:cstheme="minorBidi"/>
          <w:kern w:val="2"/>
          <w:sz w:val="21"/>
          <w:szCs w:val="22"/>
          <w:lang w:val="en-US" w:eastAsia="zh-CN"/>
        </w:rPr>
      </w:pPr>
      <w:del w:id="437" w:author="C4-211757" w:date="2021-03-09T09:03:00Z">
        <w:r w:rsidDel="008F6910">
          <w:delText>6.</w:delText>
        </w:r>
        <w:r w:rsidDel="008F6910">
          <w:rPr>
            <w:lang w:eastAsia="zh-CN"/>
          </w:rPr>
          <w:delText>6</w:delText>
        </w:r>
        <w:r w:rsidDel="008F6910">
          <w:delText>.5</w:delText>
        </w:r>
        <w:r w:rsidDel="008F6910">
          <w:rPr>
            <w:rFonts w:asciiTheme="minorHAnsi" w:eastAsiaTheme="minorEastAsia" w:hAnsiTheme="minorHAnsi" w:cstheme="minorBidi"/>
            <w:kern w:val="2"/>
            <w:sz w:val="21"/>
            <w:szCs w:val="22"/>
            <w:lang w:val="en-US" w:eastAsia="zh-CN"/>
          </w:rPr>
          <w:tab/>
        </w:r>
        <w:r w:rsidDel="008F6910">
          <w:rPr>
            <w:lang w:eastAsia="zh-CN"/>
          </w:rPr>
          <w:delText>Transfer of Report from SMSF to SMS Router/IP-SM-GW</w:delText>
        </w:r>
        <w:r w:rsidDel="008F6910">
          <w:tab/>
          <w:delText>39</w:delText>
        </w:r>
      </w:del>
    </w:p>
    <w:p w14:paraId="11C6C2C4" w14:textId="2A423B09" w:rsidR="00DE6DC4" w:rsidDel="008F6910" w:rsidRDefault="00DE6DC4">
      <w:pPr>
        <w:pStyle w:val="30"/>
        <w:rPr>
          <w:del w:id="438" w:author="C4-211757" w:date="2021-03-09T09:03:00Z"/>
          <w:rFonts w:asciiTheme="minorHAnsi" w:eastAsiaTheme="minorEastAsia" w:hAnsiTheme="minorHAnsi" w:cstheme="minorBidi"/>
          <w:kern w:val="2"/>
          <w:sz w:val="21"/>
          <w:szCs w:val="22"/>
          <w:lang w:val="en-US" w:eastAsia="zh-CN"/>
        </w:rPr>
      </w:pPr>
      <w:del w:id="439" w:author="C4-211757" w:date="2021-03-09T09:03:00Z">
        <w:r w:rsidDel="008F6910">
          <w:lastRenderedPageBreak/>
          <w:delText>6.</w:delText>
        </w:r>
        <w:r w:rsidDel="008F6910">
          <w:rPr>
            <w:lang w:eastAsia="zh-CN"/>
          </w:rPr>
          <w:delText>6</w:delText>
        </w:r>
        <w:r w:rsidDel="008F6910">
          <w:delText>.</w:delText>
        </w:r>
        <w:r w:rsidDel="008F6910">
          <w:rPr>
            <w:lang w:eastAsia="zh-CN"/>
          </w:rPr>
          <w:delText>6</w:delText>
        </w:r>
        <w:r w:rsidDel="008F6910">
          <w:rPr>
            <w:rFonts w:asciiTheme="minorHAnsi" w:eastAsiaTheme="minorEastAsia" w:hAnsiTheme="minorHAnsi" w:cstheme="minorBidi"/>
            <w:kern w:val="2"/>
            <w:sz w:val="21"/>
            <w:szCs w:val="22"/>
            <w:lang w:val="en-US" w:eastAsia="zh-CN"/>
          </w:rPr>
          <w:tab/>
        </w:r>
        <w:r w:rsidDel="008F6910">
          <w:delText>Impacts on services, entities and interfaces</w:delText>
        </w:r>
        <w:r w:rsidDel="008F6910">
          <w:tab/>
          <w:delText>40</w:delText>
        </w:r>
      </w:del>
    </w:p>
    <w:p w14:paraId="112A92FA" w14:textId="592AD017" w:rsidR="00DE6DC4" w:rsidDel="008F6910" w:rsidRDefault="00DE6DC4">
      <w:pPr>
        <w:pStyle w:val="20"/>
        <w:rPr>
          <w:del w:id="440" w:author="C4-211757" w:date="2021-03-09T09:03:00Z"/>
          <w:rFonts w:asciiTheme="minorHAnsi" w:eastAsiaTheme="minorEastAsia" w:hAnsiTheme="minorHAnsi" w:cstheme="minorBidi"/>
          <w:kern w:val="2"/>
          <w:sz w:val="21"/>
          <w:szCs w:val="22"/>
          <w:lang w:val="en-US" w:eastAsia="zh-CN"/>
        </w:rPr>
      </w:pPr>
      <w:del w:id="441" w:author="C4-211757" w:date="2021-03-09T09:03:00Z">
        <w:r w:rsidDel="008F6910">
          <w:rPr>
            <w:lang w:eastAsia="zh-CN"/>
          </w:rPr>
          <w:delText>6.7</w:delText>
        </w:r>
        <w:r w:rsidDel="008F6910">
          <w:rPr>
            <w:rFonts w:asciiTheme="minorHAnsi" w:eastAsiaTheme="minorEastAsia" w:hAnsiTheme="minorHAnsi" w:cstheme="minorBidi"/>
            <w:kern w:val="2"/>
            <w:sz w:val="21"/>
            <w:szCs w:val="22"/>
            <w:lang w:val="en-US" w:eastAsia="zh-CN"/>
          </w:rPr>
          <w:tab/>
        </w:r>
        <w:r w:rsidDel="008F6910">
          <w:rPr>
            <w:lang w:eastAsia="zh-CN"/>
          </w:rPr>
          <w:delText>Solution#7: Unsuccessful MT SM transfer via SMS Router/IP-SM-GW</w:delText>
        </w:r>
        <w:r w:rsidDel="008F6910">
          <w:tab/>
          <w:delText>40</w:delText>
        </w:r>
      </w:del>
    </w:p>
    <w:p w14:paraId="29553605" w14:textId="1AE8B159" w:rsidR="00DE6DC4" w:rsidDel="008F6910" w:rsidRDefault="00DE6DC4">
      <w:pPr>
        <w:pStyle w:val="30"/>
        <w:rPr>
          <w:del w:id="442" w:author="C4-211757" w:date="2021-03-09T09:03:00Z"/>
          <w:rFonts w:asciiTheme="minorHAnsi" w:eastAsiaTheme="minorEastAsia" w:hAnsiTheme="minorHAnsi" w:cstheme="minorBidi"/>
          <w:kern w:val="2"/>
          <w:sz w:val="21"/>
          <w:szCs w:val="22"/>
          <w:lang w:val="en-US" w:eastAsia="zh-CN"/>
        </w:rPr>
      </w:pPr>
      <w:del w:id="443" w:author="C4-211757" w:date="2021-03-09T09:03:00Z">
        <w:r w:rsidDel="008F6910">
          <w:rPr>
            <w:lang w:eastAsia="zh-CN"/>
          </w:rPr>
          <w:delText>6.7.1</w:delText>
        </w:r>
        <w:r w:rsidDel="008F6910">
          <w:rPr>
            <w:rFonts w:asciiTheme="minorHAnsi" w:eastAsiaTheme="minorEastAsia" w:hAnsiTheme="minorHAnsi" w:cstheme="minorBidi"/>
            <w:kern w:val="2"/>
            <w:sz w:val="21"/>
            <w:szCs w:val="22"/>
            <w:lang w:val="en-US" w:eastAsia="zh-CN"/>
          </w:rPr>
          <w:tab/>
        </w:r>
        <w:r w:rsidDel="008F6910">
          <w:rPr>
            <w:lang w:eastAsia="zh-CN"/>
          </w:rPr>
          <w:delText>Introduction</w:delText>
        </w:r>
        <w:r w:rsidDel="008F6910">
          <w:tab/>
          <w:delText>40</w:delText>
        </w:r>
      </w:del>
    </w:p>
    <w:p w14:paraId="4506364F" w14:textId="376F8F5F" w:rsidR="00DE6DC4" w:rsidDel="008F6910" w:rsidRDefault="00DE6DC4">
      <w:pPr>
        <w:pStyle w:val="30"/>
        <w:rPr>
          <w:del w:id="444" w:author="C4-211757" w:date="2021-03-09T09:03:00Z"/>
          <w:rFonts w:asciiTheme="minorHAnsi" w:eastAsiaTheme="minorEastAsia" w:hAnsiTheme="minorHAnsi" w:cstheme="minorBidi"/>
          <w:kern w:val="2"/>
          <w:sz w:val="21"/>
          <w:szCs w:val="22"/>
          <w:lang w:val="en-US" w:eastAsia="zh-CN"/>
        </w:rPr>
      </w:pPr>
      <w:del w:id="445" w:author="C4-211757" w:date="2021-03-09T09:03:00Z">
        <w:r w:rsidDel="008F6910">
          <w:rPr>
            <w:lang w:eastAsia="zh-CN"/>
          </w:rPr>
          <w:delText>6.7.2</w:delText>
        </w:r>
        <w:r w:rsidDel="008F6910">
          <w:rPr>
            <w:rFonts w:asciiTheme="minorHAnsi" w:eastAsiaTheme="minorEastAsia" w:hAnsiTheme="minorHAnsi" w:cstheme="minorBidi"/>
            <w:kern w:val="2"/>
            <w:sz w:val="21"/>
            <w:szCs w:val="22"/>
            <w:lang w:val="en-US" w:eastAsia="zh-CN"/>
          </w:rPr>
          <w:tab/>
        </w:r>
        <w:r w:rsidDel="008F6910">
          <w:rPr>
            <w:lang w:eastAsia="zh-CN"/>
          </w:rPr>
          <w:delText>Failure for MT SMS transfer in SMS Router/IP-SM-GW</w:delText>
        </w:r>
        <w:r w:rsidDel="008F6910">
          <w:tab/>
          <w:delText>40</w:delText>
        </w:r>
      </w:del>
    </w:p>
    <w:p w14:paraId="1A5E3C09" w14:textId="75465C56" w:rsidR="00DE6DC4" w:rsidDel="008F6910" w:rsidRDefault="00DE6DC4">
      <w:pPr>
        <w:pStyle w:val="30"/>
        <w:rPr>
          <w:del w:id="446" w:author="C4-211757" w:date="2021-03-09T09:03:00Z"/>
          <w:rFonts w:asciiTheme="minorHAnsi" w:eastAsiaTheme="minorEastAsia" w:hAnsiTheme="minorHAnsi" w:cstheme="minorBidi"/>
          <w:kern w:val="2"/>
          <w:sz w:val="21"/>
          <w:szCs w:val="22"/>
          <w:lang w:val="en-US" w:eastAsia="zh-CN"/>
        </w:rPr>
      </w:pPr>
      <w:del w:id="447" w:author="C4-211757" w:date="2021-03-09T09:03:00Z">
        <w:r w:rsidDel="008F6910">
          <w:delText>6.</w:delText>
        </w:r>
        <w:r w:rsidDel="008F6910">
          <w:rPr>
            <w:lang w:eastAsia="zh-CN"/>
          </w:rPr>
          <w:delText>7</w:delText>
        </w:r>
        <w:r w:rsidDel="008F6910">
          <w:delText>.</w:delText>
        </w:r>
        <w:r w:rsidDel="008F6910">
          <w:rPr>
            <w:lang w:eastAsia="zh-CN"/>
          </w:rPr>
          <w:delText>3</w:delText>
        </w:r>
        <w:r w:rsidDel="008F6910">
          <w:rPr>
            <w:rFonts w:asciiTheme="minorHAnsi" w:eastAsiaTheme="minorEastAsia" w:hAnsiTheme="minorHAnsi" w:cstheme="minorBidi"/>
            <w:kern w:val="2"/>
            <w:sz w:val="21"/>
            <w:szCs w:val="22"/>
            <w:lang w:val="en-US" w:eastAsia="zh-CN"/>
          </w:rPr>
          <w:tab/>
        </w:r>
        <w:r w:rsidDel="008F6910">
          <w:delText>Impacts on services, entities and interfaces</w:delText>
        </w:r>
        <w:r w:rsidDel="008F6910">
          <w:tab/>
          <w:delText>40</w:delText>
        </w:r>
      </w:del>
    </w:p>
    <w:p w14:paraId="2C31D5C0" w14:textId="74132F2D" w:rsidR="00DE6DC4" w:rsidDel="008F6910" w:rsidRDefault="00DE6DC4">
      <w:pPr>
        <w:pStyle w:val="20"/>
        <w:rPr>
          <w:del w:id="448" w:author="C4-211757" w:date="2021-03-09T09:03:00Z"/>
          <w:rFonts w:asciiTheme="minorHAnsi" w:eastAsiaTheme="minorEastAsia" w:hAnsiTheme="minorHAnsi" w:cstheme="minorBidi"/>
          <w:kern w:val="2"/>
          <w:sz w:val="21"/>
          <w:szCs w:val="22"/>
          <w:lang w:val="en-US" w:eastAsia="zh-CN"/>
        </w:rPr>
      </w:pPr>
      <w:del w:id="449" w:author="C4-211757" w:date="2021-03-09T09:03:00Z">
        <w:r w:rsidDel="008F6910">
          <w:rPr>
            <w:lang w:eastAsia="zh-CN"/>
          </w:rPr>
          <w:delText>6.8</w:delText>
        </w:r>
        <w:r w:rsidDel="008F6910">
          <w:rPr>
            <w:rFonts w:asciiTheme="minorHAnsi" w:eastAsiaTheme="minorEastAsia" w:hAnsiTheme="minorHAnsi" w:cstheme="minorBidi"/>
            <w:kern w:val="2"/>
            <w:sz w:val="21"/>
            <w:szCs w:val="22"/>
            <w:lang w:val="en-US" w:eastAsia="zh-CN"/>
          </w:rPr>
          <w:tab/>
        </w:r>
        <w:r w:rsidDel="008F6910">
          <w:rPr>
            <w:lang w:eastAsia="zh-CN"/>
          </w:rPr>
          <w:delText xml:space="preserve">Solution#8: </w:delText>
        </w:r>
        <w:r w:rsidRPr="002B4EB3" w:rsidDel="008F6910">
          <w:rPr>
            <w:rFonts w:cs="Arial"/>
            <w:b/>
            <w:bCs/>
            <w:lang w:val="en-US" w:eastAsia="zh-CN"/>
          </w:rPr>
          <w:delText>Unsuccessful MT SM transfer</w:delText>
        </w:r>
        <w:r w:rsidDel="008F6910">
          <w:tab/>
          <w:delText>41</w:delText>
        </w:r>
      </w:del>
    </w:p>
    <w:p w14:paraId="0EE1EE3C" w14:textId="3A0273E2" w:rsidR="00DE6DC4" w:rsidDel="008F6910" w:rsidRDefault="00DE6DC4">
      <w:pPr>
        <w:pStyle w:val="30"/>
        <w:rPr>
          <w:del w:id="450" w:author="C4-211757" w:date="2021-03-09T09:03:00Z"/>
          <w:rFonts w:asciiTheme="minorHAnsi" w:eastAsiaTheme="minorEastAsia" w:hAnsiTheme="minorHAnsi" w:cstheme="minorBidi"/>
          <w:kern w:val="2"/>
          <w:sz w:val="21"/>
          <w:szCs w:val="22"/>
          <w:lang w:val="en-US" w:eastAsia="zh-CN"/>
        </w:rPr>
      </w:pPr>
      <w:del w:id="451" w:author="C4-211757" w:date="2021-03-09T09:03:00Z">
        <w:r w:rsidDel="008F6910">
          <w:rPr>
            <w:lang w:eastAsia="zh-CN"/>
          </w:rPr>
          <w:delText>6.8.1 Introduction</w:delText>
        </w:r>
        <w:r w:rsidDel="008F6910">
          <w:tab/>
          <w:delText>41</w:delText>
        </w:r>
      </w:del>
    </w:p>
    <w:p w14:paraId="0C7D3237" w14:textId="485ED842" w:rsidR="00DE6DC4" w:rsidDel="008F6910" w:rsidRDefault="00DE6DC4">
      <w:pPr>
        <w:pStyle w:val="30"/>
        <w:rPr>
          <w:del w:id="452" w:author="C4-211757" w:date="2021-03-09T09:03:00Z"/>
          <w:rFonts w:asciiTheme="minorHAnsi" w:eastAsiaTheme="minorEastAsia" w:hAnsiTheme="minorHAnsi" w:cstheme="minorBidi"/>
          <w:kern w:val="2"/>
          <w:sz w:val="21"/>
          <w:szCs w:val="22"/>
          <w:lang w:val="en-US" w:eastAsia="zh-CN"/>
        </w:rPr>
      </w:pPr>
      <w:del w:id="453" w:author="C4-211757" w:date="2021-03-09T09:03:00Z">
        <w:r w:rsidDel="008F6910">
          <w:rPr>
            <w:lang w:eastAsia="zh-CN"/>
          </w:rPr>
          <w:delText>6.8.2 Failure for MT SM transfer in SMSF</w:delText>
        </w:r>
        <w:r w:rsidDel="008F6910">
          <w:tab/>
          <w:delText>41</w:delText>
        </w:r>
      </w:del>
    </w:p>
    <w:p w14:paraId="39FC2738" w14:textId="01B0B5CA" w:rsidR="00DE6DC4" w:rsidDel="008F6910" w:rsidRDefault="00DE6DC4">
      <w:pPr>
        <w:pStyle w:val="30"/>
        <w:rPr>
          <w:del w:id="454" w:author="C4-211757" w:date="2021-03-09T09:03:00Z"/>
          <w:rFonts w:asciiTheme="minorHAnsi" w:eastAsiaTheme="minorEastAsia" w:hAnsiTheme="minorHAnsi" w:cstheme="minorBidi"/>
          <w:kern w:val="2"/>
          <w:sz w:val="21"/>
          <w:szCs w:val="22"/>
          <w:lang w:val="en-US" w:eastAsia="zh-CN"/>
        </w:rPr>
      </w:pPr>
      <w:del w:id="455" w:author="C4-211757" w:date="2021-03-09T09:03:00Z">
        <w:r w:rsidDel="008F6910">
          <w:rPr>
            <w:lang w:eastAsia="zh-CN"/>
          </w:rPr>
          <w:delText>6.8.3 Failure for MT SM transfer in UDM</w:delText>
        </w:r>
        <w:r w:rsidDel="008F6910">
          <w:tab/>
          <w:delText>43</w:delText>
        </w:r>
      </w:del>
    </w:p>
    <w:p w14:paraId="197974E0" w14:textId="37119610" w:rsidR="00DE6DC4" w:rsidDel="008F6910" w:rsidRDefault="00DE6DC4">
      <w:pPr>
        <w:pStyle w:val="30"/>
        <w:rPr>
          <w:del w:id="456" w:author="C4-211757" w:date="2021-03-09T09:03:00Z"/>
          <w:rFonts w:asciiTheme="minorHAnsi" w:eastAsiaTheme="minorEastAsia" w:hAnsiTheme="minorHAnsi" w:cstheme="minorBidi"/>
          <w:kern w:val="2"/>
          <w:sz w:val="21"/>
          <w:szCs w:val="22"/>
          <w:lang w:val="en-US" w:eastAsia="zh-CN"/>
        </w:rPr>
      </w:pPr>
      <w:del w:id="457" w:author="C4-211757" w:date="2021-03-09T09:03:00Z">
        <w:r w:rsidDel="008F6910">
          <w:rPr>
            <w:lang w:eastAsia="zh-CN"/>
          </w:rPr>
          <w:delText>6.8.4 Impacts on services, entities and interfaces</w:delText>
        </w:r>
        <w:r w:rsidDel="008F6910">
          <w:tab/>
          <w:delText>43</w:delText>
        </w:r>
      </w:del>
    </w:p>
    <w:p w14:paraId="63856D92" w14:textId="1FB25873" w:rsidR="00DE6DC4" w:rsidDel="008F6910" w:rsidRDefault="00DE6DC4">
      <w:pPr>
        <w:pStyle w:val="20"/>
        <w:rPr>
          <w:del w:id="458" w:author="C4-211757" w:date="2021-03-09T09:03:00Z"/>
          <w:rFonts w:asciiTheme="minorHAnsi" w:eastAsiaTheme="minorEastAsia" w:hAnsiTheme="minorHAnsi" w:cstheme="minorBidi"/>
          <w:kern w:val="2"/>
          <w:sz w:val="21"/>
          <w:szCs w:val="22"/>
          <w:lang w:val="en-US" w:eastAsia="zh-CN"/>
        </w:rPr>
      </w:pPr>
      <w:del w:id="459" w:author="C4-211757" w:date="2021-03-09T09:03:00Z">
        <w:r w:rsidDel="008F6910">
          <w:rPr>
            <w:lang w:eastAsia="zh-CN"/>
          </w:rPr>
          <w:delText>6.9</w:delText>
        </w:r>
        <w:r w:rsidDel="008F6910">
          <w:rPr>
            <w:rFonts w:asciiTheme="minorHAnsi" w:eastAsiaTheme="minorEastAsia" w:hAnsiTheme="minorHAnsi" w:cstheme="minorBidi"/>
            <w:kern w:val="2"/>
            <w:sz w:val="21"/>
            <w:szCs w:val="22"/>
            <w:lang w:val="en-US" w:eastAsia="zh-CN"/>
          </w:rPr>
          <w:tab/>
        </w:r>
        <w:r w:rsidDel="008F6910">
          <w:rPr>
            <w:lang w:eastAsia="zh-CN"/>
          </w:rPr>
          <w:delText>Solution#9:</w:delText>
        </w:r>
        <w:r w:rsidDel="008F6910">
          <w:delText xml:space="preserve"> </w:delText>
        </w:r>
        <w:r w:rsidDel="008F6910">
          <w:rPr>
            <w:lang w:eastAsia="zh-CN"/>
          </w:rPr>
          <w:delText>Alert</w:delText>
        </w:r>
        <w:r w:rsidDel="008F6910">
          <w:tab/>
          <w:delText>44</w:delText>
        </w:r>
      </w:del>
    </w:p>
    <w:p w14:paraId="10C95CB9" w14:textId="30C0C122" w:rsidR="00DE6DC4" w:rsidDel="008F6910" w:rsidRDefault="00DE6DC4">
      <w:pPr>
        <w:pStyle w:val="30"/>
        <w:rPr>
          <w:del w:id="460" w:author="C4-211757" w:date="2021-03-09T09:03:00Z"/>
          <w:rFonts w:asciiTheme="minorHAnsi" w:eastAsiaTheme="minorEastAsia" w:hAnsiTheme="minorHAnsi" w:cstheme="minorBidi"/>
          <w:kern w:val="2"/>
          <w:sz w:val="21"/>
          <w:szCs w:val="22"/>
          <w:lang w:val="en-US" w:eastAsia="zh-CN"/>
        </w:rPr>
      </w:pPr>
      <w:del w:id="461" w:author="C4-211757" w:date="2021-03-09T09:03:00Z">
        <w:r w:rsidDel="008F6910">
          <w:rPr>
            <w:lang w:eastAsia="zh-CN"/>
          </w:rPr>
          <w:delText>6.9.1 Introduction</w:delText>
        </w:r>
        <w:r w:rsidDel="008F6910">
          <w:tab/>
          <w:delText>44</w:delText>
        </w:r>
      </w:del>
    </w:p>
    <w:p w14:paraId="17F6E127" w14:textId="53A2FC74" w:rsidR="00DE6DC4" w:rsidDel="008F6910" w:rsidRDefault="00DE6DC4">
      <w:pPr>
        <w:pStyle w:val="30"/>
        <w:rPr>
          <w:del w:id="462" w:author="C4-211757" w:date="2021-03-09T09:03:00Z"/>
          <w:rFonts w:asciiTheme="minorHAnsi" w:eastAsiaTheme="minorEastAsia" w:hAnsiTheme="minorHAnsi" w:cstheme="minorBidi"/>
          <w:kern w:val="2"/>
          <w:sz w:val="21"/>
          <w:szCs w:val="22"/>
          <w:lang w:val="en-US" w:eastAsia="zh-CN"/>
        </w:rPr>
      </w:pPr>
      <w:del w:id="463" w:author="C4-211757" w:date="2021-03-09T09:03:00Z">
        <w:r w:rsidDel="008F6910">
          <w:rPr>
            <w:lang w:eastAsia="zh-CN"/>
          </w:rPr>
          <w:delText xml:space="preserve">6.9.2 Alert </w:delText>
        </w:r>
        <w:r w:rsidDel="008F6910">
          <w:delText>MS memory capacity available</w:delText>
        </w:r>
        <w:r w:rsidDel="008F6910">
          <w:tab/>
          <w:delText>46</w:delText>
        </w:r>
      </w:del>
    </w:p>
    <w:p w14:paraId="752854A1" w14:textId="5A7703F8" w:rsidR="00DE6DC4" w:rsidDel="008F6910" w:rsidRDefault="00DE6DC4">
      <w:pPr>
        <w:pStyle w:val="30"/>
        <w:rPr>
          <w:del w:id="464" w:author="C4-211757" w:date="2021-03-09T09:03:00Z"/>
          <w:rFonts w:asciiTheme="minorHAnsi" w:eastAsiaTheme="minorEastAsia" w:hAnsiTheme="minorHAnsi" w:cstheme="minorBidi"/>
          <w:kern w:val="2"/>
          <w:sz w:val="21"/>
          <w:szCs w:val="22"/>
          <w:lang w:val="en-US" w:eastAsia="zh-CN"/>
        </w:rPr>
      </w:pPr>
      <w:del w:id="465" w:author="C4-211757" w:date="2021-03-09T09:03:00Z">
        <w:r w:rsidDel="008F6910">
          <w:delText>6.</w:delText>
        </w:r>
        <w:r w:rsidDel="008F6910">
          <w:rPr>
            <w:lang w:eastAsia="zh-CN"/>
          </w:rPr>
          <w:delText>9</w:delText>
        </w:r>
        <w:r w:rsidDel="008F6910">
          <w:delText xml:space="preserve">.3 </w:delText>
        </w:r>
        <w:r w:rsidDel="008F6910">
          <w:rPr>
            <w:lang w:eastAsia="zh-CN"/>
          </w:rPr>
          <w:delText xml:space="preserve">Alert </w:delText>
        </w:r>
        <w:r w:rsidDel="008F6910">
          <w:delText>MS reachable</w:delText>
        </w:r>
        <w:r w:rsidDel="008F6910">
          <w:tab/>
          <w:delText>47</w:delText>
        </w:r>
      </w:del>
    </w:p>
    <w:p w14:paraId="27439EEC" w14:textId="6481C85A" w:rsidR="00DE6DC4" w:rsidDel="008F6910" w:rsidRDefault="00DE6DC4">
      <w:pPr>
        <w:pStyle w:val="30"/>
        <w:rPr>
          <w:del w:id="466" w:author="C4-211757" w:date="2021-03-09T09:03:00Z"/>
          <w:rFonts w:asciiTheme="minorHAnsi" w:eastAsiaTheme="minorEastAsia" w:hAnsiTheme="minorHAnsi" w:cstheme="minorBidi"/>
          <w:kern w:val="2"/>
          <w:sz w:val="21"/>
          <w:szCs w:val="22"/>
          <w:lang w:val="en-US" w:eastAsia="zh-CN"/>
        </w:rPr>
      </w:pPr>
      <w:del w:id="467" w:author="C4-211757" w:date="2021-03-09T09:03:00Z">
        <w:r w:rsidDel="008F6910">
          <w:delText>6.</w:delText>
        </w:r>
        <w:r w:rsidDel="008F6910">
          <w:rPr>
            <w:lang w:eastAsia="zh-CN"/>
          </w:rPr>
          <w:delText>9</w:delText>
        </w:r>
        <w:r w:rsidDel="008F6910">
          <w:delText>.</w:delText>
        </w:r>
        <w:r w:rsidDel="008F6910">
          <w:rPr>
            <w:lang w:eastAsia="zh-CN"/>
          </w:rPr>
          <w:delText>4</w:delText>
        </w:r>
        <w:r w:rsidDel="008F6910">
          <w:delText xml:space="preserve"> Impacts on services, entities and interfaces</w:delText>
        </w:r>
        <w:r w:rsidDel="008F6910">
          <w:tab/>
          <w:delText>48</w:delText>
        </w:r>
      </w:del>
    </w:p>
    <w:p w14:paraId="68349614" w14:textId="5FDF4474" w:rsidR="00DE6DC4" w:rsidDel="008F6910" w:rsidRDefault="00DE6DC4">
      <w:pPr>
        <w:pStyle w:val="20"/>
        <w:rPr>
          <w:del w:id="468" w:author="C4-211757" w:date="2021-03-09T09:03:00Z"/>
          <w:rFonts w:asciiTheme="minorHAnsi" w:eastAsiaTheme="minorEastAsia" w:hAnsiTheme="minorHAnsi" w:cstheme="minorBidi"/>
          <w:kern w:val="2"/>
          <w:sz w:val="21"/>
          <w:szCs w:val="22"/>
          <w:lang w:val="en-US" w:eastAsia="zh-CN"/>
        </w:rPr>
      </w:pPr>
      <w:del w:id="469" w:author="C4-211757" w:date="2021-03-09T09:03:00Z">
        <w:r w:rsidDel="008F6910">
          <w:rPr>
            <w:lang w:eastAsia="zh-CN"/>
          </w:rPr>
          <w:delText>6.10</w:delText>
        </w:r>
        <w:r w:rsidDel="008F6910">
          <w:rPr>
            <w:rFonts w:asciiTheme="minorHAnsi" w:eastAsiaTheme="minorEastAsia" w:hAnsiTheme="minorHAnsi" w:cstheme="minorBidi"/>
            <w:kern w:val="2"/>
            <w:sz w:val="21"/>
            <w:szCs w:val="22"/>
            <w:lang w:val="en-US" w:eastAsia="zh-CN"/>
          </w:rPr>
          <w:tab/>
        </w:r>
        <w:r w:rsidDel="008F6910">
          <w:rPr>
            <w:lang w:eastAsia="zh-CN"/>
          </w:rPr>
          <w:delText>Solution#10: Alert the recovery of UE memory for SMS</w:delText>
        </w:r>
        <w:r w:rsidDel="008F6910">
          <w:tab/>
          <w:delText>48</w:delText>
        </w:r>
      </w:del>
    </w:p>
    <w:p w14:paraId="446E6F02" w14:textId="1D2D8FFF" w:rsidR="00DE6DC4" w:rsidDel="008F6910" w:rsidRDefault="00DE6DC4">
      <w:pPr>
        <w:pStyle w:val="30"/>
        <w:rPr>
          <w:del w:id="470" w:author="C4-211757" w:date="2021-03-09T09:03:00Z"/>
          <w:rFonts w:asciiTheme="minorHAnsi" w:eastAsiaTheme="minorEastAsia" w:hAnsiTheme="minorHAnsi" w:cstheme="minorBidi"/>
          <w:kern w:val="2"/>
          <w:sz w:val="21"/>
          <w:szCs w:val="22"/>
          <w:lang w:val="en-US" w:eastAsia="zh-CN"/>
        </w:rPr>
      </w:pPr>
      <w:del w:id="471" w:author="C4-211757" w:date="2021-03-09T09:03:00Z">
        <w:r w:rsidDel="008F6910">
          <w:rPr>
            <w:lang w:eastAsia="zh-CN"/>
          </w:rPr>
          <w:delText>6.10.1 Introduction</w:delText>
        </w:r>
        <w:r w:rsidDel="008F6910">
          <w:tab/>
          <w:delText>48</w:delText>
        </w:r>
      </w:del>
    </w:p>
    <w:p w14:paraId="5BA56F39" w14:textId="74A284D6" w:rsidR="00DE6DC4" w:rsidDel="008F6910" w:rsidRDefault="00DE6DC4">
      <w:pPr>
        <w:pStyle w:val="30"/>
        <w:rPr>
          <w:del w:id="472" w:author="C4-211757" w:date="2021-03-09T09:03:00Z"/>
          <w:rFonts w:asciiTheme="minorHAnsi" w:eastAsiaTheme="minorEastAsia" w:hAnsiTheme="minorHAnsi" w:cstheme="minorBidi"/>
          <w:kern w:val="2"/>
          <w:sz w:val="21"/>
          <w:szCs w:val="22"/>
          <w:lang w:val="en-US" w:eastAsia="zh-CN"/>
        </w:rPr>
      </w:pPr>
      <w:del w:id="473" w:author="C4-211757" w:date="2021-03-09T09:03:00Z">
        <w:r w:rsidDel="008F6910">
          <w:rPr>
            <w:lang w:eastAsia="zh-CN"/>
          </w:rPr>
          <w:delText xml:space="preserve">6.10.2 </w:delText>
        </w:r>
        <w:r w:rsidDel="008F6910">
          <w:delText>UE memory capacity state store</w:delText>
        </w:r>
        <w:r w:rsidDel="008F6910">
          <w:tab/>
          <w:delText>50</w:delText>
        </w:r>
      </w:del>
    </w:p>
    <w:p w14:paraId="74A8D331" w14:textId="4F7EA436" w:rsidR="00DE6DC4" w:rsidDel="008F6910" w:rsidRDefault="00DE6DC4">
      <w:pPr>
        <w:pStyle w:val="30"/>
        <w:rPr>
          <w:del w:id="474" w:author="C4-211757" w:date="2021-03-09T09:03:00Z"/>
          <w:rFonts w:asciiTheme="minorHAnsi" w:eastAsiaTheme="minorEastAsia" w:hAnsiTheme="minorHAnsi" w:cstheme="minorBidi"/>
          <w:kern w:val="2"/>
          <w:sz w:val="21"/>
          <w:szCs w:val="22"/>
          <w:lang w:val="en-US" w:eastAsia="zh-CN"/>
        </w:rPr>
      </w:pPr>
      <w:del w:id="475" w:author="C4-211757" w:date="2021-03-09T09:03:00Z">
        <w:r w:rsidDel="008F6910">
          <w:rPr>
            <w:lang w:eastAsia="zh-CN"/>
          </w:rPr>
          <w:delText xml:space="preserve">6.10.3 </w:delText>
        </w:r>
        <w:r w:rsidDel="008F6910">
          <w:delText>UE memory capacity state query</w:delText>
        </w:r>
        <w:r w:rsidDel="008F6910">
          <w:tab/>
          <w:delText>51</w:delText>
        </w:r>
      </w:del>
    </w:p>
    <w:p w14:paraId="0BBAF7D0" w14:textId="6DAB6552" w:rsidR="00DE6DC4" w:rsidDel="008F6910" w:rsidRDefault="00DE6DC4">
      <w:pPr>
        <w:pStyle w:val="30"/>
        <w:rPr>
          <w:del w:id="476" w:author="C4-211757" w:date="2021-03-09T09:03:00Z"/>
          <w:rFonts w:asciiTheme="minorHAnsi" w:eastAsiaTheme="minorEastAsia" w:hAnsiTheme="minorHAnsi" w:cstheme="minorBidi"/>
          <w:kern w:val="2"/>
          <w:sz w:val="21"/>
          <w:szCs w:val="22"/>
          <w:lang w:val="en-US" w:eastAsia="zh-CN"/>
        </w:rPr>
      </w:pPr>
      <w:del w:id="477" w:author="C4-211757" w:date="2021-03-09T09:03:00Z">
        <w:r w:rsidDel="008F6910">
          <w:rPr>
            <w:lang w:eastAsia="zh-CN"/>
          </w:rPr>
          <w:delText xml:space="preserve">6.10.4 </w:delText>
        </w:r>
        <w:r w:rsidDel="008F6910">
          <w:delText>UE memory capacity available event</w:delText>
        </w:r>
        <w:r w:rsidDel="008F6910">
          <w:tab/>
          <w:delText>51</w:delText>
        </w:r>
      </w:del>
    </w:p>
    <w:p w14:paraId="1EC1A787" w14:textId="6C52BFF7" w:rsidR="00DE6DC4" w:rsidDel="008F6910" w:rsidRDefault="00DE6DC4">
      <w:pPr>
        <w:pStyle w:val="30"/>
        <w:rPr>
          <w:del w:id="478" w:author="C4-211757" w:date="2021-03-09T09:03:00Z"/>
          <w:rFonts w:asciiTheme="minorHAnsi" w:eastAsiaTheme="minorEastAsia" w:hAnsiTheme="minorHAnsi" w:cstheme="minorBidi"/>
          <w:kern w:val="2"/>
          <w:sz w:val="21"/>
          <w:szCs w:val="22"/>
          <w:lang w:val="en-US" w:eastAsia="zh-CN"/>
        </w:rPr>
      </w:pPr>
      <w:del w:id="479" w:author="C4-211757" w:date="2021-03-09T09:03:00Z">
        <w:r w:rsidDel="008F6910">
          <w:delText>6.</w:delText>
        </w:r>
        <w:r w:rsidDel="008F6910">
          <w:rPr>
            <w:lang w:eastAsia="zh-CN"/>
          </w:rPr>
          <w:delText>10</w:delText>
        </w:r>
        <w:r w:rsidDel="008F6910">
          <w:delText xml:space="preserve">.5 </w:delText>
        </w:r>
        <w:r w:rsidDel="008F6910">
          <w:rPr>
            <w:lang w:eastAsia="zh-CN"/>
          </w:rPr>
          <w:delText xml:space="preserve">Alert </w:delText>
        </w:r>
        <w:r w:rsidDel="008F6910">
          <w:delText>MS reachable</w:delText>
        </w:r>
        <w:r w:rsidDel="008F6910">
          <w:tab/>
          <w:delText>51</w:delText>
        </w:r>
      </w:del>
    </w:p>
    <w:p w14:paraId="0644AC08" w14:textId="2C685FFC" w:rsidR="00DE6DC4" w:rsidDel="008F6910" w:rsidRDefault="00DE6DC4">
      <w:pPr>
        <w:pStyle w:val="30"/>
        <w:rPr>
          <w:del w:id="480" w:author="C4-211757" w:date="2021-03-09T09:03:00Z"/>
          <w:rFonts w:asciiTheme="minorHAnsi" w:eastAsiaTheme="minorEastAsia" w:hAnsiTheme="minorHAnsi" w:cstheme="minorBidi"/>
          <w:kern w:val="2"/>
          <w:sz w:val="21"/>
          <w:szCs w:val="22"/>
          <w:lang w:val="en-US" w:eastAsia="zh-CN"/>
        </w:rPr>
      </w:pPr>
      <w:del w:id="481" w:author="C4-211757" w:date="2021-03-09T09:03:00Z">
        <w:r w:rsidDel="008F6910">
          <w:delText>6.</w:delText>
        </w:r>
        <w:r w:rsidDel="008F6910">
          <w:rPr>
            <w:lang w:eastAsia="zh-CN"/>
          </w:rPr>
          <w:delText>10</w:delText>
        </w:r>
        <w:r w:rsidDel="008F6910">
          <w:delText>.6 Impacts on services, entities and interfaces</w:delText>
        </w:r>
        <w:r w:rsidDel="008F6910">
          <w:tab/>
          <w:delText>51</w:delText>
        </w:r>
      </w:del>
    </w:p>
    <w:p w14:paraId="1388550C" w14:textId="1DFC2D8B" w:rsidR="00DE6DC4" w:rsidDel="008F6910" w:rsidRDefault="00DE6DC4">
      <w:pPr>
        <w:pStyle w:val="20"/>
        <w:rPr>
          <w:del w:id="482" w:author="C4-211757" w:date="2021-03-09T09:03:00Z"/>
          <w:rFonts w:asciiTheme="minorHAnsi" w:eastAsiaTheme="minorEastAsia" w:hAnsiTheme="minorHAnsi" w:cstheme="minorBidi"/>
          <w:kern w:val="2"/>
          <w:sz w:val="21"/>
          <w:szCs w:val="22"/>
          <w:lang w:val="en-US" w:eastAsia="zh-CN"/>
        </w:rPr>
      </w:pPr>
      <w:del w:id="483" w:author="C4-211757" w:date="2021-03-09T09:03:00Z">
        <w:r w:rsidDel="008F6910">
          <w:rPr>
            <w:lang w:eastAsia="zh-CN"/>
          </w:rPr>
          <w:delText>6.11</w:delText>
        </w:r>
        <w:r w:rsidDel="008F6910">
          <w:rPr>
            <w:rFonts w:asciiTheme="minorHAnsi" w:eastAsiaTheme="minorEastAsia" w:hAnsiTheme="minorHAnsi" w:cstheme="minorBidi"/>
            <w:kern w:val="2"/>
            <w:sz w:val="21"/>
            <w:szCs w:val="22"/>
            <w:lang w:val="en-US" w:eastAsia="zh-CN"/>
          </w:rPr>
          <w:tab/>
        </w:r>
        <w:r w:rsidDel="008F6910">
          <w:rPr>
            <w:lang w:eastAsia="zh-CN"/>
          </w:rPr>
          <w:delText xml:space="preserve">Solution#11: </w:delText>
        </w:r>
        <w:r w:rsidDel="008F6910">
          <w:delText xml:space="preserve">Unsuccessful </w:delText>
        </w:r>
        <w:r w:rsidDel="008F6910">
          <w:rPr>
            <w:lang w:eastAsia="zh-CN"/>
          </w:rPr>
          <w:delText>MO SM transfer</w:delText>
        </w:r>
        <w:r w:rsidDel="008F6910">
          <w:tab/>
          <w:delText>52</w:delText>
        </w:r>
      </w:del>
    </w:p>
    <w:p w14:paraId="7033724A" w14:textId="23163C1A" w:rsidR="00DE6DC4" w:rsidDel="008F6910" w:rsidRDefault="00DE6DC4">
      <w:pPr>
        <w:pStyle w:val="30"/>
        <w:rPr>
          <w:del w:id="484" w:author="C4-211757" w:date="2021-03-09T09:03:00Z"/>
          <w:rFonts w:asciiTheme="minorHAnsi" w:eastAsiaTheme="minorEastAsia" w:hAnsiTheme="minorHAnsi" w:cstheme="minorBidi"/>
          <w:kern w:val="2"/>
          <w:sz w:val="21"/>
          <w:szCs w:val="22"/>
          <w:lang w:val="en-US" w:eastAsia="zh-CN"/>
        </w:rPr>
      </w:pPr>
      <w:del w:id="485" w:author="C4-211757" w:date="2021-03-09T09:03:00Z">
        <w:r w:rsidDel="008F6910">
          <w:rPr>
            <w:lang w:eastAsia="zh-CN"/>
          </w:rPr>
          <w:delText>6.11.1 Introduction</w:delText>
        </w:r>
        <w:r w:rsidDel="008F6910">
          <w:tab/>
          <w:delText>52</w:delText>
        </w:r>
      </w:del>
    </w:p>
    <w:p w14:paraId="00B48549" w14:textId="04B0AA2C" w:rsidR="00DE6DC4" w:rsidDel="008F6910" w:rsidRDefault="00DE6DC4">
      <w:pPr>
        <w:pStyle w:val="30"/>
        <w:rPr>
          <w:del w:id="486" w:author="C4-211757" w:date="2021-03-09T09:03:00Z"/>
          <w:rFonts w:asciiTheme="minorHAnsi" w:eastAsiaTheme="minorEastAsia" w:hAnsiTheme="minorHAnsi" w:cstheme="minorBidi"/>
          <w:kern w:val="2"/>
          <w:sz w:val="21"/>
          <w:szCs w:val="22"/>
          <w:lang w:val="en-US" w:eastAsia="zh-CN"/>
        </w:rPr>
      </w:pPr>
      <w:del w:id="487" w:author="C4-211757" w:date="2021-03-09T09:03:00Z">
        <w:r w:rsidDel="008F6910">
          <w:rPr>
            <w:lang w:eastAsia="zh-CN"/>
          </w:rPr>
          <w:delText>6.11.2 Failure for MO SM transfer in SMS-IWMSC</w:delText>
        </w:r>
        <w:r w:rsidDel="008F6910">
          <w:tab/>
          <w:delText>52</w:delText>
        </w:r>
      </w:del>
    </w:p>
    <w:p w14:paraId="2869F380" w14:textId="1695FB65" w:rsidR="00DE6DC4" w:rsidDel="008F6910" w:rsidRDefault="00DE6DC4">
      <w:pPr>
        <w:pStyle w:val="30"/>
        <w:rPr>
          <w:del w:id="488" w:author="C4-211757" w:date="2021-03-09T09:03:00Z"/>
          <w:rFonts w:asciiTheme="minorHAnsi" w:eastAsiaTheme="minorEastAsia" w:hAnsiTheme="minorHAnsi" w:cstheme="minorBidi"/>
          <w:kern w:val="2"/>
          <w:sz w:val="21"/>
          <w:szCs w:val="22"/>
          <w:lang w:val="en-US" w:eastAsia="zh-CN"/>
        </w:rPr>
      </w:pPr>
      <w:del w:id="489" w:author="C4-211757" w:date="2021-03-09T09:03:00Z">
        <w:r w:rsidDel="008F6910">
          <w:delText>6.</w:delText>
        </w:r>
        <w:r w:rsidDel="008F6910">
          <w:rPr>
            <w:lang w:eastAsia="zh-CN"/>
          </w:rPr>
          <w:delText>11</w:delText>
        </w:r>
        <w:r w:rsidDel="008F6910">
          <w:delText>.</w:delText>
        </w:r>
        <w:r w:rsidDel="008F6910">
          <w:rPr>
            <w:lang w:eastAsia="zh-CN"/>
          </w:rPr>
          <w:delText>3</w:delText>
        </w:r>
        <w:r w:rsidDel="008F6910">
          <w:delText xml:space="preserve"> Impacts on services, entities and interfaces</w:delText>
        </w:r>
        <w:r w:rsidDel="008F6910">
          <w:tab/>
          <w:delText>53</w:delText>
        </w:r>
      </w:del>
    </w:p>
    <w:p w14:paraId="03AF2EE6" w14:textId="34E487F9" w:rsidR="00DE6DC4" w:rsidDel="008F6910" w:rsidRDefault="00DE6DC4">
      <w:pPr>
        <w:pStyle w:val="10"/>
        <w:rPr>
          <w:del w:id="490" w:author="C4-211757" w:date="2021-03-09T09:03:00Z"/>
          <w:rFonts w:asciiTheme="minorHAnsi" w:eastAsiaTheme="minorEastAsia" w:hAnsiTheme="minorHAnsi" w:cstheme="minorBidi"/>
          <w:kern w:val="2"/>
          <w:sz w:val="21"/>
          <w:szCs w:val="22"/>
          <w:lang w:val="en-US" w:eastAsia="zh-CN"/>
        </w:rPr>
      </w:pPr>
      <w:del w:id="491" w:author="C4-211757" w:date="2021-03-09T09:03:00Z">
        <w:r w:rsidDel="008F6910">
          <w:rPr>
            <w:lang w:eastAsia="zh-CN"/>
          </w:rPr>
          <w:delText>7</w:delText>
        </w:r>
        <w:r w:rsidDel="008F6910">
          <w:rPr>
            <w:rFonts w:asciiTheme="minorHAnsi" w:eastAsiaTheme="minorEastAsia" w:hAnsiTheme="minorHAnsi" w:cstheme="minorBidi"/>
            <w:kern w:val="2"/>
            <w:sz w:val="21"/>
            <w:szCs w:val="22"/>
            <w:lang w:val="en-US" w:eastAsia="zh-CN"/>
          </w:rPr>
          <w:tab/>
        </w:r>
        <w:r w:rsidDel="008F6910">
          <w:rPr>
            <w:lang w:eastAsia="zh-CN"/>
          </w:rPr>
          <w:delText>Evaluations and Conclusions</w:delText>
        </w:r>
        <w:r w:rsidDel="008F6910">
          <w:tab/>
          <w:delText>53</w:delText>
        </w:r>
      </w:del>
    </w:p>
    <w:p w14:paraId="72A6F1C6" w14:textId="4EB7B721" w:rsidR="00DE6DC4" w:rsidDel="008F6910" w:rsidRDefault="00DE6DC4">
      <w:pPr>
        <w:pStyle w:val="20"/>
        <w:rPr>
          <w:del w:id="492" w:author="C4-211757" w:date="2021-03-09T09:03:00Z"/>
          <w:rFonts w:asciiTheme="minorHAnsi" w:eastAsiaTheme="minorEastAsia" w:hAnsiTheme="minorHAnsi" w:cstheme="minorBidi"/>
          <w:kern w:val="2"/>
          <w:sz w:val="21"/>
          <w:szCs w:val="22"/>
          <w:lang w:val="en-US" w:eastAsia="zh-CN"/>
        </w:rPr>
      </w:pPr>
      <w:del w:id="493" w:author="C4-211757" w:date="2021-03-09T09:03:00Z">
        <w:r w:rsidDel="008F6910">
          <w:rPr>
            <w:lang w:eastAsia="zh-CN"/>
          </w:rPr>
          <w:delText>7.1</w:delText>
        </w:r>
        <w:r w:rsidDel="008F6910">
          <w:rPr>
            <w:rFonts w:asciiTheme="minorHAnsi" w:eastAsiaTheme="minorEastAsia" w:hAnsiTheme="minorHAnsi" w:cstheme="minorBidi"/>
            <w:kern w:val="2"/>
            <w:sz w:val="21"/>
            <w:szCs w:val="22"/>
            <w:lang w:val="en-US" w:eastAsia="zh-CN"/>
          </w:rPr>
          <w:tab/>
        </w:r>
        <w:r w:rsidDel="008F6910">
          <w:rPr>
            <w:lang w:eastAsia="zh-CN"/>
          </w:rPr>
          <w:delText>Evaluation and Conclusions of Solutions for Key Issue#1</w:delText>
        </w:r>
        <w:r w:rsidDel="008F6910">
          <w:tab/>
          <w:delText>53</w:delText>
        </w:r>
      </w:del>
    </w:p>
    <w:p w14:paraId="099634AD" w14:textId="3B0CF455" w:rsidR="00DE6DC4" w:rsidDel="008F6910" w:rsidRDefault="00DE6DC4">
      <w:pPr>
        <w:pStyle w:val="20"/>
        <w:rPr>
          <w:del w:id="494" w:author="C4-211757" w:date="2021-03-09T09:03:00Z"/>
          <w:rFonts w:asciiTheme="minorHAnsi" w:eastAsiaTheme="minorEastAsia" w:hAnsiTheme="minorHAnsi" w:cstheme="minorBidi"/>
          <w:kern w:val="2"/>
          <w:sz w:val="21"/>
          <w:szCs w:val="22"/>
          <w:lang w:val="en-US" w:eastAsia="zh-CN"/>
        </w:rPr>
      </w:pPr>
      <w:del w:id="495" w:author="C4-211757" w:date="2021-03-09T09:03:00Z">
        <w:r w:rsidDel="008F6910">
          <w:rPr>
            <w:lang w:eastAsia="zh-CN"/>
          </w:rPr>
          <w:delText>7.2</w:delText>
        </w:r>
        <w:r w:rsidDel="008F6910">
          <w:rPr>
            <w:rFonts w:asciiTheme="minorHAnsi" w:eastAsiaTheme="minorEastAsia" w:hAnsiTheme="minorHAnsi" w:cstheme="minorBidi"/>
            <w:kern w:val="2"/>
            <w:sz w:val="21"/>
            <w:szCs w:val="22"/>
            <w:lang w:val="en-US" w:eastAsia="zh-CN"/>
          </w:rPr>
          <w:tab/>
        </w:r>
        <w:r w:rsidDel="008F6910">
          <w:rPr>
            <w:lang w:eastAsia="zh-CN"/>
          </w:rPr>
          <w:delText>Evaluation and Conclusions of Solutions for Key Issue#2</w:delText>
        </w:r>
        <w:r w:rsidDel="008F6910">
          <w:tab/>
          <w:delText>54</w:delText>
        </w:r>
      </w:del>
    </w:p>
    <w:p w14:paraId="626F96C1" w14:textId="13D3ACCF" w:rsidR="00DE6DC4" w:rsidDel="008F6910" w:rsidRDefault="00DE6DC4">
      <w:pPr>
        <w:pStyle w:val="80"/>
        <w:rPr>
          <w:del w:id="496" w:author="C4-211757" w:date="2021-03-09T09:03:00Z"/>
          <w:rFonts w:asciiTheme="minorHAnsi" w:eastAsiaTheme="minorEastAsia" w:hAnsiTheme="minorHAnsi" w:cstheme="minorBidi"/>
          <w:b w:val="0"/>
          <w:kern w:val="2"/>
          <w:sz w:val="21"/>
          <w:szCs w:val="22"/>
          <w:lang w:val="en-US" w:eastAsia="zh-CN"/>
        </w:rPr>
      </w:pPr>
      <w:del w:id="497" w:author="C4-211757" w:date="2021-03-09T09:03:00Z">
        <w:r w:rsidDel="008F6910">
          <w:delText>Annex &lt;X&gt; (informative): Change history</w:delText>
        </w:r>
        <w:r w:rsidDel="008F6910">
          <w:tab/>
          <w:delText>55</w:delText>
        </w:r>
      </w:del>
    </w:p>
    <w:p w14:paraId="6DAC4D3C" w14:textId="7777777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498" w:name="foreword"/>
      <w:bookmarkStart w:id="499" w:name="_Toc39050156"/>
      <w:bookmarkStart w:id="500" w:name="_Toc56500549"/>
      <w:bookmarkStart w:id="501" w:name="_Toc57303908"/>
      <w:bookmarkStart w:id="502" w:name="_Toc66113548"/>
      <w:bookmarkStart w:id="503" w:name="_Toc66173011"/>
      <w:bookmarkEnd w:id="498"/>
      <w:r w:rsidRPr="004D3578">
        <w:lastRenderedPageBreak/>
        <w:t>Foreword</w:t>
      </w:r>
      <w:bookmarkEnd w:id="499"/>
      <w:bookmarkEnd w:id="500"/>
      <w:bookmarkEnd w:id="501"/>
      <w:bookmarkEnd w:id="502"/>
      <w:bookmarkEnd w:id="503"/>
    </w:p>
    <w:p w14:paraId="4408CB8B" w14:textId="77777777" w:rsidR="00080512" w:rsidRPr="004D3578" w:rsidRDefault="00080512">
      <w:r w:rsidRPr="004D3578">
        <w:t xml:space="preserve">This Technical </w:t>
      </w:r>
      <w:bookmarkStart w:id="504" w:name="spectype3"/>
      <w:r w:rsidR="00602AEA" w:rsidRPr="00E04AAA">
        <w:t>Report</w:t>
      </w:r>
      <w:bookmarkEnd w:id="504"/>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505" w:name="introduction"/>
      <w:bookmarkStart w:id="506" w:name="_Toc39050157"/>
      <w:bookmarkStart w:id="507" w:name="_Toc56500550"/>
      <w:bookmarkStart w:id="508" w:name="_Toc57303909"/>
      <w:bookmarkStart w:id="509" w:name="_Toc66113549"/>
      <w:bookmarkStart w:id="510" w:name="_Toc66173012"/>
      <w:bookmarkEnd w:id="505"/>
      <w:r w:rsidRPr="004D3578">
        <w:t>Introduction</w:t>
      </w:r>
      <w:bookmarkEnd w:id="506"/>
      <w:bookmarkEnd w:id="507"/>
      <w:bookmarkEnd w:id="508"/>
      <w:bookmarkEnd w:id="509"/>
      <w:bookmarkEnd w:id="510"/>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511" w:name="scope"/>
      <w:bookmarkStart w:id="512" w:name="_Toc39050158"/>
      <w:bookmarkStart w:id="513" w:name="_Toc56500551"/>
      <w:bookmarkStart w:id="514" w:name="_Toc57303910"/>
      <w:bookmarkStart w:id="515" w:name="_Toc66113550"/>
      <w:bookmarkStart w:id="516" w:name="_Toc66173013"/>
      <w:bookmarkEnd w:id="511"/>
      <w:r w:rsidRPr="004D3578">
        <w:lastRenderedPageBreak/>
        <w:t>1</w:t>
      </w:r>
      <w:r w:rsidRPr="004D3578">
        <w:tab/>
        <w:t>Scope</w:t>
      </w:r>
      <w:bookmarkEnd w:id="512"/>
      <w:bookmarkEnd w:id="513"/>
      <w:bookmarkEnd w:id="514"/>
      <w:bookmarkEnd w:id="515"/>
      <w:bookmarkEnd w:id="516"/>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517" w:name="references"/>
      <w:bookmarkStart w:id="518" w:name="_Toc39050159"/>
      <w:bookmarkStart w:id="519" w:name="_Toc56500552"/>
      <w:bookmarkStart w:id="520" w:name="_Toc57303911"/>
      <w:bookmarkStart w:id="521" w:name="_Toc66113551"/>
      <w:bookmarkStart w:id="522" w:name="_Toc66173014"/>
      <w:bookmarkEnd w:id="517"/>
      <w:r w:rsidRPr="004D3578">
        <w:t>2</w:t>
      </w:r>
      <w:r w:rsidRPr="004D3578">
        <w:tab/>
        <w:t>References</w:t>
      </w:r>
      <w:bookmarkEnd w:id="518"/>
      <w:bookmarkEnd w:id="519"/>
      <w:bookmarkEnd w:id="520"/>
      <w:bookmarkEnd w:id="521"/>
      <w:bookmarkEnd w:id="522"/>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ins w:id="523" w:author="C4-211476" w:date="2021-03-08T10:50:00Z"/>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ins w:id="524" w:author="C4-211537" w:date="2021-03-08T14:41:00Z"/>
          <w:lang w:eastAsia="zh-CN"/>
        </w:rPr>
      </w:pPr>
      <w:ins w:id="525" w:author="C4-211849" w:date="2021-03-08T10:51:00Z">
        <w:r>
          <w:t>[</w:t>
        </w:r>
        <w:r>
          <w:rPr>
            <w:rFonts w:hint="eastAsia"/>
            <w:lang w:eastAsia="zh-CN"/>
          </w:rPr>
          <w:t>9</w:t>
        </w:r>
        <w:r>
          <w:t>]</w:t>
        </w:r>
        <w:r>
          <w:tab/>
          <w:t>3GPP TS 29.573: "5G System; Public Land Mobile Network (PLMN) Interconnection; Stage 3"</w:t>
        </w:r>
        <w:r>
          <w:rPr>
            <w:rFonts w:hint="eastAsia"/>
            <w:lang w:eastAsia="zh-CN"/>
          </w:rPr>
          <w:t>.</w:t>
        </w:r>
      </w:ins>
    </w:p>
    <w:p w14:paraId="3551B300" w14:textId="162460D6" w:rsidR="00FF6897" w:rsidRPr="00FF6897" w:rsidRDefault="00FF6897" w:rsidP="002C642B">
      <w:pPr>
        <w:pStyle w:val="EX"/>
        <w:rPr>
          <w:lang w:eastAsia="zh-CN"/>
        </w:rPr>
      </w:pPr>
      <w:ins w:id="526" w:author="C4-211537" w:date="2021-03-08T14:41:00Z">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ins>
    </w:p>
    <w:p w14:paraId="0AB7BF8D" w14:textId="77777777" w:rsidR="00080512" w:rsidRPr="004D3578" w:rsidRDefault="00080512">
      <w:pPr>
        <w:pStyle w:val="1"/>
      </w:pPr>
      <w:bookmarkStart w:id="527" w:name="definitions"/>
      <w:bookmarkStart w:id="528" w:name="_Toc39050160"/>
      <w:bookmarkStart w:id="529" w:name="_Toc56500553"/>
      <w:bookmarkStart w:id="530" w:name="_Toc57303912"/>
      <w:bookmarkStart w:id="531" w:name="_Toc66113552"/>
      <w:bookmarkStart w:id="532" w:name="_Toc66173015"/>
      <w:bookmarkEnd w:id="527"/>
      <w:r w:rsidRPr="004D3578">
        <w:t>3</w:t>
      </w:r>
      <w:r w:rsidRPr="004D3578">
        <w:tab/>
        <w:t>Definitions</w:t>
      </w:r>
      <w:r w:rsidR="00602AEA">
        <w:t xml:space="preserve"> of terms, symbols and abbreviations</w:t>
      </w:r>
      <w:bookmarkEnd w:id="528"/>
      <w:bookmarkEnd w:id="529"/>
      <w:bookmarkEnd w:id="530"/>
      <w:bookmarkEnd w:id="531"/>
      <w:bookmarkEnd w:id="532"/>
    </w:p>
    <w:p w14:paraId="463C4316" w14:textId="77777777" w:rsidR="00080512" w:rsidRPr="004D3578" w:rsidRDefault="00080512">
      <w:pPr>
        <w:pStyle w:val="2"/>
      </w:pPr>
      <w:bookmarkStart w:id="533" w:name="_Toc39050161"/>
      <w:bookmarkStart w:id="534" w:name="_Toc56500554"/>
      <w:bookmarkStart w:id="535" w:name="_Toc57303913"/>
      <w:bookmarkStart w:id="536" w:name="_Toc66113553"/>
      <w:bookmarkStart w:id="537" w:name="_Toc66173016"/>
      <w:r w:rsidRPr="004D3578">
        <w:t>3.1</w:t>
      </w:r>
      <w:r w:rsidRPr="004D3578">
        <w:tab/>
      </w:r>
      <w:r w:rsidR="002B6339">
        <w:t>Terms</w:t>
      </w:r>
      <w:bookmarkEnd w:id="533"/>
      <w:bookmarkEnd w:id="534"/>
      <w:bookmarkEnd w:id="535"/>
      <w:bookmarkEnd w:id="536"/>
      <w:bookmarkEnd w:id="537"/>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ins w:id="538" w:author="C4-211135" w:date="2021-03-08T11:18:00Z"/>
          <w:b/>
          <w:lang w:eastAsia="zh-CN"/>
        </w:rPr>
      </w:pPr>
      <w:ins w:id="539" w:author="C4-211135" w:date="2021-03-08T11:18:00Z">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ins>
    </w:p>
    <w:p w14:paraId="77974ECB" w14:textId="5751FBD7" w:rsidR="001A7D6E" w:rsidRPr="003E0DBB" w:rsidRDefault="001A7D6E" w:rsidP="001A7D6E">
      <w:pPr>
        <w:rPr>
          <w:lang w:eastAsia="zh-CN"/>
        </w:rPr>
      </w:pPr>
      <w:r w:rsidRPr="003E0DBB">
        <w:rPr>
          <w:b/>
        </w:rPr>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ins w:id="540" w:author="C4-211135" w:date="2021-03-08T11:18:00Z">
        <w:r w:rsidR="009971CB">
          <w:rPr>
            <w:rFonts w:hint="eastAsia"/>
            <w:lang w:eastAsia="zh-CN"/>
          </w:rPr>
          <w:t>/HSS/UDM</w:t>
        </w:r>
      </w:ins>
      <w:r w:rsidRPr="003E0DBB">
        <w:t xml:space="preserve"> for routing information and SMS info, and delivering the short message to the </w:t>
      </w:r>
      <w:ins w:id="541" w:author="C4-211135" w:date="2021-03-08T11:19:00Z">
        <w:r w:rsidR="009971CB">
          <w:rPr>
            <w:rFonts w:hint="eastAsia"/>
            <w:lang w:eastAsia="zh-CN"/>
          </w:rPr>
          <w:t>VMSC/SGSN/MME/SMSF</w:t>
        </w:r>
      </w:ins>
      <w:del w:id="542" w:author="C4-211135" w:date="2021-03-08T11:19:00Z">
        <w:r w:rsidRPr="003E0DBB" w:rsidDel="009971CB">
          <w:delText>VMSC or the SGSN</w:delText>
        </w:r>
      </w:del>
      <w:r w:rsidRPr="003E0DBB">
        <w:t xml:space="preserve"> of the recipient MS</w:t>
      </w:r>
      <w:ins w:id="543" w:author="C4-211135" w:date="2021-03-08T11:19:00Z">
        <w:r w:rsidR="009971CB">
          <w:rPr>
            <w:rFonts w:hint="eastAsia"/>
            <w:lang w:eastAsia="zh-CN"/>
          </w:rPr>
          <w:t>/UE</w:t>
        </w:r>
      </w:ins>
      <w:r>
        <w:rPr>
          <w:rFonts w:hint="eastAsia"/>
          <w:lang w:eastAsia="zh-CN"/>
        </w:rPr>
        <w:t>.</w:t>
      </w:r>
    </w:p>
    <w:p w14:paraId="02B6C8EC" w14:textId="77777777" w:rsidR="001A7D6E" w:rsidRPr="003E0DBB" w:rsidRDefault="001A7D6E" w:rsidP="001A7D6E">
      <w:pPr>
        <w:rPr>
          <w:lang w:eastAsia="zh-CN"/>
        </w:rPr>
      </w:pPr>
      <w:r w:rsidRPr="003E0DBB">
        <w:rPr>
          <w:b/>
        </w:rPr>
        <w:lastRenderedPageBreak/>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ins w:id="544" w:author="C4-211135" w:date="2021-03-08T11:20:00Z"/>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ins w:id="545" w:author="C4-211135" w:date="2021-03-08T11:20:00Z">
        <w:r w:rsidRPr="00FD3DCE">
          <w:rPr>
            <w:b/>
            <w:rPrChange w:id="546" w:author="C4-211757" w:date="2021-03-08T16:40:00Z">
              <w:rPr>
                <w:lang w:eastAsia="zh-CN"/>
              </w:rPr>
            </w:rPrChange>
          </w:rPr>
          <w:t xml:space="preserve">Service Centre (SC): </w:t>
        </w:r>
        <w:r w:rsidRPr="00310A73">
          <w:rPr>
            <w:lang w:eastAsia="zh-CN"/>
          </w:rPr>
          <w:t>function responsible for the relaying and store and forwarding of a short message between an SME and an MS</w:t>
        </w:r>
        <w:r>
          <w:rPr>
            <w:rFonts w:hint="eastAsia"/>
            <w:lang w:eastAsia="zh-CN"/>
          </w:rPr>
          <w:t>/UE.</w:t>
        </w:r>
      </w:ins>
    </w:p>
    <w:p w14:paraId="6764B380" w14:textId="77777777" w:rsidR="00080512" w:rsidRPr="004D3578" w:rsidRDefault="00080512">
      <w:pPr>
        <w:pStyle w:val="2"/>
      </w:pPr>
      <w:bookmarkStart w:id="547" w:name="_Toc39050162"/>
      <w:bookmarkStart w:id="548" w:name="_Toc56500555"/>
      <w:bookmarkStart w:id="549" w:name="_Toc57303914"/>
      <w:bookmarkStart w:id="550" w:name="_Toc66113554"/>
      <w:bookmarkStart w:id="551" w:name="_Toc66173017"/>
      <w:r w:rsidRPr="004D3578">
        <w:t>3.2</w:t>
      </w:r>
      <w:r w:rsidRPr="004D3578">
        <w:tab/>
        <w:t>Symbols</w:t>
      </w:r>
      <w:bookmarkEnd w:id="547"/>
      <w:bookmarkEnd w:id="548"/>
      <w:bookmarkEnd w:id="549"/>
      <w:bookmarkEnd w:id="550"/>
      <w:bookmarkEnd w:id="551"/>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52" w:name="_Toc39050163"/>
      <w:bookmarkStart w:id="553" w:name="_Toc56500556"/>
      <w:bookmarkStart w:id="554" w:name="_Toc57303915"/>
      <w:bookmarkStart w:id="555" w:name="_Toc66113555"/>
      <w:bookmarkStart w:id="556" w:name="_Toc66173018"/>
      <w:r w:rsidRPr="004D3578">
        <w:t>3.3</w:t>
      </w:r>
      <w:r w:rsidRPr="004D3578">
        <w:tab/>
        <w:t>Abbreviations</w:t>
      </w:r>
      <w:bookmarkEnd w:id="552"/>
      <w:bookmarkEnd w:id="553"/>
      <w:bookmarkEnd w:id="554"/>
      <w:bookmarkEnd w:id="555"/>
      <w:bookmarkEnd w:id="556"/>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ins w:id="557" w:author="C4-211135" w:date="2021-03-08T11:20:00Z"/>
          <w:lang w:eastAsia="zh-CN"/>
        </w:rPr>
      </w:pPr>
      <w:ins w:id="558" w:author="C4-211135" w:date="2021-03-08T11:20:00Z">
        <w:r w:rsidRPr="009E0DE1">
          <w:rPr>
            <w:lang w:eastAsia="zh-CN"/>
          </w:rPr>
          <w:t>GPSI</w:t>
        </w:r>
        <w:r w:rsidRPr="009E0DE1">
          <w:rPr>
            <w:lang w:eastAsia="zh-CN"/>
          </w:rPr>
          <w:tab/>
          <w:t>Generic Public Subscription Identifie</w:t>
        </w:r>
        <w:r>
          <w:rPr>
            <w:rFonts w:hint="eastAsia"/>
            <w:lang w:eastAsia="zh-CN"/>
          </w:rPr>
          <w:t>r</w:t>
        </w:r>
      </w:ins>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ins w:id="559" w:author="C4-211135" w:date="2021-03-08T11:20:00Z"/>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ins w:id="560" w:author="C4-211135" w:date="2021-03-08T11:20:00Z"/>
          <w:lang w:eastAsia="zh-CN"/>
        </w:rPr>
      </w:pPr>
      <w:ins w:id="561" w:author="C4-211135" w:date="2021-03-08T11:20:00Z">
        <w:r>
          <w:rPr>
            <w:rFonts w:hint="eastAsia"/>
            <w:lang w:eastAsia="zh-CN"/>
          </w:rPr>
          <w:t>NP</w:t>
        </w:r>
        <w:r>
          <w:tab/>
        </w:r>
        <w:r w:rsidRPr="0049529A">
          <w:t>Number Portability</w:t>
        </w:r>
      </w:ins>
    </w:p>
    <w:p w14:paraId="213C71AA" w14:textId="77777777" w:rsidR="004E3FD9" w:rsidRDefault="004E3FD9" w:rsidP="004E3FD9">
      <w:pPr>
        <w:pStyle w:val="EW"/>
        <w:keepNext/>
        <w:rPr>
          <w:ins w:id="562" w:author="C4-211135" w:date="2021-03-08T11:20:00Z"/>
          <w:lang w:eastAsia="zh-CN"/>
        </w:rPr>
      </w:pPr>
      <w:ins w:id="563" w:author="C4-211135" w:date="2021-03-08T11:20:00Z">
        <w:r>
          <w:rPr>
            <w:rFonts w:hint="eastAsia"/>
            <w:lang w:eastAsia="zh-CN"/>
          </w:rPr>
          <w:t>NRF</w:t>
        </w:r>
        <w:r>
          <w:tab/>
        </w:r>
        <w:r w:rsidRPr="00A1651C">
          <w:t>Network Repository Function</w:t>
        </w:r>
      </w:ins>
    </w:p>
    <w:p w14:paraId="26E15D74" w14:textId="77777777" w:rsidR="004E3FD9" w:rsidRDefault="004E3FD9" w:rsidP="004E3FD9">
      <w:pPr>
        <w:pStyle w:val="EW"/>
        <w:keepNext/>
        <w:rPr>
          <w:ins w:id="564" w:author="C4-211135" w:date="2021-03-08T11:20:00Z"/>
          <w:lang w:eastAsia="zh-CN"/>
        </w:rPr>
      </w:pPr>
      <w:ins w:id="565" w:author="C4-211135" w:date="2021-03-08T11:20:00Z">
        <w:r w:rsidRPr="009E0DE1">
          <w:t>SBA</w:t>
        </w:r>
        <w:r w:rsidRPr="009E0DE1">
          <w:tab/>
          <w:t>Service Based Architectur</w:t>
        </w:r>
        <w:r>
          <w:rPr>
            <w:rFonts w:hint="eastAsia"/>
            <w:lang w:eastAsia="zh-CN"/>
          </w:rPr>
          <w:t>e</w:t>
        </w:r>
      </w:ins>
    </w:p>
    <w:p w14:paraId="59173F34" w14:textId="38B3FA98" w:rsidR="004E3FD9" w:rsidRPr="004E3FD9" w:rsidRDefault="004E3FD9" w:rsidP="00C8407B">
      <w:pPr>
        <w:pStyle w:val="EW"/>
        <w:keepNext/>
        <w:rPr>
          <w:lang w:eastAsia="zh-CN"/>
        </w:rPr>
      </w:pPr>
      <w:ins w:id="566" w:author="C4-211135" w:date="2021-03-08T11:20:00Z">
        <w:r>
          <w:rPr>
            <w:rFonts w:hint="eastAsia"/>
            <w:lang w:eastAsia="zh-CN"/>
          </w:rPr>
          <w:t>S</w:t>
        </w:r>
        <w:r w:rsidRPr="009E0DE1">
          <w:t>BI</w:t>
        </w:r>
        <w:r w:rsidRPr="009E0DE1">
          <w:tab/>
          <w:t>Service Based Interfac</w:t>
        </w:r>
        <w:r>
          <w:rPr>
            <w:rFonts w:hint="eastAsia"/>
            <w:lang w:eastAsia="zh-CN"/>
          </w:rPr>
          <w:t>e</w:t>
        </w:r>
      </w:ins>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567" w:name="clause4"/>
      <w:bookmarkStart w:id="568" w:name="_Toc39050164"/>
      <w:bookmarkStart w:id="569" w:name="_Toc56500557"/>
      <w:bookmarkStart w:id="570" w:name="_Toc57303916"/>
      <w:bookmarkStart w:id="571" w:name="_Toc66113556"/>
      <w:bookmarkStart w:id="572" w:name="_Toc66173019"/>
      <w:bookmarkEnd w:id="567"/>
      <w:r>
        <w:rPr>
          <w:rFonts w:hint="eastAsia"/>
          <w:lang w:eastAsia="zh-CN"/>
        </w:rPr>
        <w:t>4</w:t>
      </w:r>
      <w:r>
        <w:rPr>
          <w:rFonts w:hint="eastAsia"/>
          <w:lang w:eastAsia="zh-CN"/>
        </w:rPr>
        <w:tab/>
        <w:t>Overall Requirements</w:t>
      </w:r>
      <w:bookmarkEnd w:id="568"/>
      <w:bookmarkEnd w:id="569"/>
      <w:bookmarkEnd w:id="570"/>
      <w:bookmarkEnd w:id="571"/>
      <w:bookmarkEnd w:id="572"/>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573" w:name="_Toc39050165"/>
      <w:bookmarkStart w:id="574" w:name="_Toc56500558"/>
      <w:bookmarkStart w:id="575" w:name="_Toc57303917"/>
      <w:bookmarkStart w:id="576" w:name="_Toc66113557"/>
      <w:bookmarkStart w:id="577" w:name="_Toc66173020"/>
      <w:r>
        <w:rPr>
          <w:rFonts w:hint="eastAsia"/>
          <w:lang w:eastAsia="zh-CN"/>
        </w:rPr>
        <w:t>5</w:t>
      </w:r>
      <w:r w:rsidR="00080512" w:rsidRPr="004D3578">
        <w:tab/>
      </w:r>
      <w:r w:rsidR="00854F6A">
        <w:rPr>
          <w:rFonts w:hint="eastAsia"/>
          <w:lang w:eastAsia="zh-CN"/>
        </w:rPr>
        <w:t>Key Issues</w:t>
      </w:r>
      <w:bookmarkEnd w:id="573"/>
      <w:bookmarkEnd w:id="574"/>
      <w:bookmarkEnd w:id="575"/>
      <w:bookmarkEnd w:id="576"/>
      <w:bookmarkEnd w:id="577"/>
    </w:p>
    <w:p w14:paraId="598ECDC5" w14:textId="77777777" w:rsidR="00080512" w:rsidRPr="004D3578" w:rsidRDefault="00655DEF">
      <w:pPr>
        <w:pStyle w:val="2"/>
        <w:rPr>
          <w:lang w:eastAsia="zh-CN"/>
        </w:rPr>
      </w:pPr>
      <w:bookmarkStart w:id="578" w:name="_Toc39050166"/>
      <w:bookmarkStart w:id="579" w:name="_Toc56500559"/>
      <w:bookmarkStart w:id="580" w:name="_Toc57303918"/>
      <w:bookmarkStart w:id="581" w:name="_Toc66113558"/>
      <w:bookmarkStart w:id="582" w:name="_Toc66173021"/>
      <w:r>
        <w:rPr>
          <w:rFonts w:hint="eastAsia"/>
          <w:lang w:eastAsia="zh-CN"/>
        </w:rPr>
        <w:t>5</w:t>
      </w:r>
      <w:r w:rsidR="00080512" w:rsidRPr="004D3578">
        <w:t>.1</w:t>
      </w:r>
      <w:r w:rsidR="00697749">
        <w:rPr>
          <w:rFonts w:hint="eastAsia"/>
          <w:lang w:eastAsia="zh-CN"/>
        </w:rPr>
        <w:tab/>
        <w:t>Key Issue #1: &lt;KI#1&gt;</w:t>
      </w:r>
      <w:bookmarkEnd w:id="578"/>
      <w:r w:rsidR="00071A7E">
        <w:rPr>
          <w:rFonts w:hint="eastAsia"/>
          <w:lang w:eastAsia="zh-CN"/>
        </w:rPr>
        <w:t xml:space="preserve"> SBI-based SM MT message transfer</w:t>
      </w:r>
      <w:bookmarkEnd w:id="579"/>
      <w:bookmarkEnd w:id="580"/>
      <w:bookmarkEnd w:id="581"/>
      <w:bookmarkEnd w:id="582"/>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51EBDD58" w:rsidR="007E4DE6" w:rsidRDefault="00CE6F42" w:rsidP="007E4DE6">
      <w:pPr>
        <w:pStyle w:val="B2"/>
        <w:rPr>
          <w:ins w:id="583" w:author="C4-211536" w:date="2021-03-08T11:27:00Z"/>
          <w:lang w:eastAsia="zh-CN"/>
        </w:rPr>
      </w:pPr>
      <w:r>
        <w:rPr>
          <w:lang w:val="en-US"/>
        </w:rPr>
        <w:t>-</w:t>
      </w:r>
      <w:r>
        <w:rPr>
          <w:lang w:val="en-US"/>
        </w:rPr>
        <w:tab/>
      </w:r>
      <w:ins w:id="584" w:author="C4-211536" w:date="2021-03-08T11:27:00Z">
        <w:r w:rsidR="007E4DE6">
          <w:rPr>
            <w:lang w:val="en-US"/>
          </w:rPr>
          <w:tab/>
        </w:r>
        <w:r w:rsidR="007E4DE6">
          <w:rPr>
            <w:rFonts w:hint="eastAsia"/>
            <w:lang w:eastAsia="zh-CN"/>
          </w:rPr>
          <w:t>Interface 3: Interface between SMS-GMSC and SMSF;</w:t>
        </w:r>
      </w:ins>
    </w:p>
    <w:p w14:paraId="368B68BC" w14:textId="77777777" w:rsidR="007E4DE6" w:rsidRDefault="007E4DE6" w:rsidP="007E4DE6">
      <w:pPr>
        <w:pStyle w:val="B2"/>
        <w:rPr>
          <w:ins w:id="585" w:author="C4-211536" w:date="2021-03-08T11:27:00Z"/>
          <w:lang w:eastAsia="zh-CN"/>
        </w:rPr>
      </w:pPr>
      <w:ins w:id="586" w:author="C4-211536" w:date="2021-03-08T11:27:00Z">
        <w:r>
          <w:rPr>
            <w:lang w:val="en-US"/>
          </w:rPr>
          <w:t>-</w:t>
        </w:r>
        <w:r>
          <w:rPr>
            <w:lang w:val="en-US"/>
          </w:rPr>
          <w:tab/>
        </w:r>
        <w:r>
          <w:rPr>
            <w:rFonts w:hint="eastAsia"/>
            <w:lang w:eastAsia="zh-CN"/>
          </w:rPr>
          <w:t>Interface 3a: Interface between SMS-GMSC and SMS Router;</w:t>
        </w:r>
      </w:ins>
    </w:p>
    <w:p w14:paraId="0FA3E058" w14:textId="77777777" w:rsidR="007E4DE6" w:rsidRDefault="007E4DE6" w:rsidP="00CE6F42">
      <w:pPr>
        <w:pStyle w:val="B2"/>
        <w:rPr>
          <w:ins w:id="587" w:author="C4-211536" w:date="2021-03-08T11:28:00Z"/>
          <w:lang w:eastAsia="zh-CN"/>
        </w:rPr>
      </w:pPr>
      <w:ins w:id="588" w:author="C4-211536" w:date="2021-03-08T11:27:00Z">
        <w:r>
          <w:rPr>
            <w:lang w:val="en-US"/>
          </w:rPr>
          <w:t>-</w:t>
        </w:r>
        <w:r>
          <w:rPr>
            <w:lang w:val="en-US"/>
          </w:rPr>
          <w:tab/>
        </w:r>
        <w:r>
          <w:rPr>
            <w:rFonts w:hint="eastAsia"/>
            <w:lang w:eastAsia="zh-CN"/>
          </w:rPr>
          <w:t>Interface 3b: Interface between SMS Router and SMSF</w:t>
        </w:r>
        <w:r>
          <w:t>;</w:t>
        </w:r>
      </w:ins>
    </w:p>
    <w:p w14:paraId="66A6D975" w14:textId="1CE25967" w:rsidR="00071A7E" w:rsidDel="007E4DE6" w:rsidRDefault="00071A7E" w:rsidP="007E4DE6">
      <w:pPr>
        <w:pStyle w:val="B2"/>
        <w:rPr>
          <w:del w:id="589" w:author="C4-211536" w:date="2021-03-08T11:27:00Z"/>
        </w:rPr>
      </w:pPr>
      <w:del w:id="590" w:author="C4-211536" w:date="2021-03-08T11:27:00Z">
        <w:r w:rsidDel="007E4DE6">
          <w:rPr>
            <w:rFonts w:hint="eastAsia"/>
            <w:lang w:eastAsia="zh-CN"/>
          </w:rPr>
          <w:delText>Interface 3: Interface between SMS-GMSC and SMS Router; Interface between SMS Router and SMSF</w:delText>
        </w:r>
        <w:r w:rsidDel="007E4DE6">
          <w:delText>;</w:delText>
        </w:r>
      </w:del>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7993E8BB" w:rsidR="00071A7E" w:rsidRDefault="00CE6F42" w:rsidP="00CE6F42">
      <w:pPr>
        <w:pStyle w:val="B2"/>
      </w:pPr>
      <w:r>
        <w:rPr>
          <w:lang w:val="en-US"/>
        </w:rPr>
        <w:t>-</w:t>
      </w:r>
      <w:r>
        <w:rPr>
          <w:lang w:val="en-US"/>
        </w:rPr>
        <w:tab/>
      </w:r>
      <w:r w:rsidR="00071A7E">
        <w:rPr>
          <w:rFonts w:hint="eastAsia"/>
          <w:lang w:eastAsia="zh-CN"/>
        </w:rPr>
        <w:t>Interface 6: Interface between UDM and SMS Router</w:t>
      </w:r>
      <w:del w:id="591" w:author="C4-211536" w:date="2021-03-08T11:29:00Z">
        <w:r w:rsidR="00071A7E" w:rsidDel="00EB3F98">
          <w:rPr>
            <w:rFonts w:hint="eastAsia"/>
            <w:lang w:eastAsia="zh-CN"/>
          </w:rPr>
          <w:delText>/SMSF</w:delText>
        </w:r>
      </w:del>
      <w:r w:rsidR="00071A7E">
        <w:rPr>
          <w:rFonts w:hint="eastAsia"/>
          <w:lang w:eastAsia="zh-CN"/>
        </w:rPr>
        <w:t>;</w:t>
      </w:r>
    </w:p>
    <w:p w14:paraId="5DA9CF95" w14:textId="586F3469" w:rsidR="00071A7E" w:rsidRDefault="00CE6F42" w:rsidP="00CE6F42">
      <w:pPr>
        <w:pStyle w:val="B2"/>
        <w:rPr>
          <w:ins w:id="592" w:author="C4-211536" w:date="2021-03-08T11:31:00Z"/>
          <w:lang w:eastAsia="zh-CN"/>
        </w:rPr>
      </w:pPr>
      <w:r>
        <w:rPr>
          <w:lang w:val="en-US"/>
        </w:rPr>
        <w:t>-</w:t>
      </w:r>
      <w:r>
        <w:rPr>
          <w:lang w:val="en-US"/>
        </w:rPr>
        <w:tab/>
      </w:r>
      <w:r w:rsidR="00071A7E">
        <w:rPr>
          <w:rFonts w:hint="eastAsia"/>
          <w:lang w:eastAsia="zh-CN"/>
        </w:rPr>
        <w:t>Interface 7: Interface between UDM and IP-SM-GW</w:t>
      </w:r>
      <w:ins w:id="593" w:author="C4-211536" w:date="2021-03-08T11:31:00Z">
        <w:r w:rsidR="00EB3F98">
          <w:rPr>
            <w:rFonts w:hint="eastAsia"/>
            <w:lang w:eastAsia="zh-CN"/>
          </w:rPr>
          <w:t>;</w:t>
        </w:r>
      </w:ins>
    </w:p>
    <w:p w14:paraId="3BF8F22B" w14:textId="3E2F728F" w:rsidR="00EB3F98" w:rsidRDefault="00EB3F98" w:rsidP="00CE6F42">
      <w:pPr>
        <w:pStyle w:val="B2"/>
      </w:pPr>
      <w:ins w:id="594" w:author="C4-211536" w:date="2021-03-08T11:31:00Z">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ins>
    </w:p>
    <w:p w14:paraId="568D60AB" w14:textId="5CDB4771" w:rsidR="00071A7E" w:rsidRPr="00EB3F98" w:rsidRDefault="00EB3F98">
      <w:pPr>
        <w:pStyle w:val="B2"/>
        <w:rPr>
          <w:lang w:val="en-US" w:eastAsia="zh-CN"/>
          <w:rPrChange w:id="595" w:author="C4-211536" w:date="2021-03-08T11:30:00Z">
            <w:rPr/>
          </w:rPrChange>
        </w:rPr>
        <w:pPrChange w:id="596" w:author="C4-211536" w:date="2021-03-08T11:30:00Z">
          <w:pPr>
            <w:pStyle w:val="B1"/>
          </w:pPr>
        </w:pPrChange>
      </w:pPr>
      <w:ins w:id="597" w:author="C4-211536" w:date="2021-03-08T11:30:00Z">
        <w:r>
          <w:rPr>
            <w:lang w:val="en-US"/>
          </w:rPr>
          <w:t>-</w:t>
        </w:r>
        <w:r>
          <w:rPr>
            <w:lang w:val="en-US"/>
          </w:rPr>
          <w:tab/>
        </w:r>
      </w:ins>
      <w:r w:rsidR="00071A7E" w:rsidRPr="00EB3F98">
        <w:rPr>
          <w:lang w:val="en-US"/>
          <w:rPrChange w:id="598" w:author="C4-211536" w:date="2021-03-08T11:30:00Z">
            <w:rPr>
              <w:lang w:eastAsia="zh-CN"/>
            </w:rPr>
          </w:rPrChange>
        </w:rPr>
        <w:t>Other related interfaces</w:t>
      </w:r>
      <w:del w:id="599" w:author="C4-211537" w:date="2021-03-08T14:36:00Z">
        <w:r w:rsidR="00071A7E" w:rsidRPr="00EB3F98" w:rsidDel="009D31DB">
          <w:rPr>
            <w:lang w:val="en-US"/>
            <w:rPrChange w:id="600" w:author="C4-211536" w:date="2021-03-08T11:30:00Z">
              <w:rPr>
                <w:lang w:eastAsia="zh-CN"/>
              </w:rPr>
            </w:rPrChange>
          </w:rPr>
          <w:delText>.</w:delText>
        </w:r>
      </w:del>
      <w:ins w:id="601" w:author="C4-211537" w:date="2021-03-08T14:36:00Z">
        <w:r w:rsidR="009D31DB">
          <w:rPr>
            <w:rFonts w:hint="eastAsia"/>
            <w:lang w:val="en-US" w:eastAsia="zh-CN"/>
          </w:rPr>
          <w:t>;</w:t>
        </w:r>
      </w:ins>
    </w:p>
    <w:p w14:paraId="08C25C49" w14:textId="70194577" w:rsidR="00071A7E" w:rsidRPr="00EB3F98" w:rsidRDefault="00EB3F98">
      <w:pPr>
        <w:pStyle w:val="B1"/>
        <w:rPr>
          <w:lang w:val="en-US"/>
          <w:rPrChange w:id="602" w:author="C4-211536" w:date="2021-03-08T11:30:00Z">
            <w:rPr/>
          </w:rPrChange>
        </w:rPr>
        <w:pPrChange w:id="603" w:author="C4-211536" w:date="2021-03-08T11:30:00Z">
          <w:pPr>
            <w:pStyle w:val="B2"/>
          </w:pPr>
        </w:pPrChange>
      </w:pPr>
      <w:ins w:id="604" w:author="C4-211536" w:date="2021-03-08T11:30:00Z">
        <w:r>
          <w:rPr>
            <w:lang w:val="en-US"/>
          </w:rPr>
          <w:t>-</w:t>
        </w:r>
        <w:r>
          <w:rPr>
            <w:lang w:val="en-US"/>
          </w:rPr>
          <w:tab/>
        </w:r>
      </w:ins>
      <w:r w:rsidR="00071A7E">
        <w:rPr>
          <w:rFonts w:hint="eastAsia"/>
          <w:lang w:val="en-US"/>
        </w:rPr>
        <w:t>Routing rules for SM MT.</w:t>
      </w:r>
    </w:p>
    <w:p w14:paraId="235B2008" w14:textId="7A5367D5" w:rsidR="00071A7E" w:rsidRDefault="004F3C9C" w:rsidP="00CE6F42">
      <w:pPr>
        <w:pStyle w:val="TH"/>
        <w:rPr>
          <w:lang w:eastAsia="zh-CN"/>
        </w:rPr>
      </w:pPr>
      <w:ins w:id="605" w:author="C4-211536、C4-211462" w:date="2021-03-08T14:28:00Z">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41.4pt" o:ole="">
              <v:imagedata r:id="rId12" o:title=""/>
            </v:shape>
            <o:OLEObject Type="Embed" ProgID="Visio.Drawing.15" ShapeID="_x0000_i1025" DrawAspect="Content" ObjectID="_1676787235" r:id="rId13"/>
          </w:object>
        </w:r>
      </w:ins>
      <w:del w:id="606" w:author="C4-211536、C4-211462" w:date="2021-03-08T14:27:00Z">
        <w:r w:rsidR="00071A7E" w:rsidDel="004F3C9C">
          <w:object w:dxaOrig="10335" w:dyaOrig="4695" w14:anchorId="0CDC8023">
            <v:shape id="_x0000_i1026" type="#_x0000_t75" style="width:419.5pt;height:191.6pt" o:ole="">
              <v:imagedata r:id="rId14" o:title=""/>
            </v:shape>
            <o:OLEObject Type="Embed" ProgID="Visio.Drawing.15" ShapeID="_x0000_i1026" DrawAspect="Content" ObjectID="_1676787236" r:id="rId15"/>
          </w:object>
        </w:r>
      </w:del>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607" w:name="_Toc39050167"/>
      <w:bookmarkStart w:id="608" w:name="_Toc56500560"/>
      <w:bookmarkStart w:id="609" w:name="_Toc57303919"/>
      <w:bookmarkStart w:id="610" w:name="_Toc66113559"/>
      <w:bookmarkStart w:id="611" w:name="_Toc66173022"/>
      <w:r>
        <w:rPr>
          <w:rFonts w:hint="eastAsia"/>
          <w:lang w:eastAsia="zh-CN"/>
        </w:rPr>
        <w:lastRenderedPageBreak/>
        <w:t>5</w:t>
      </w:r>
      <w:r w:rsidR="00080512" w:rsidRPr="004D3578">
        <w:t>.2</w:t>
      </w:r>
      <w:r w:rsidR="00080512" w:rsidRPr="004D3578">
        <w:tab/>
      </w:r>
      <w:r w:rsidR="00697749">
        <w:rPr>
          <w:rFonts w:hint="eastAsia"/>
          <w:lang w:eastAsia="zh-CN"/>
        </w:rPr>
        <w:t>Key Issue #2: &lt;KI#2&gt;</w:t>
      </w:r>
      <w:bookmarkEnd w:id="607"/>
      <w:r w:rsidR="00071A7E">
        <w:rPr>
          <w:rFonts w:hint="eastAsia"/>
          <w:lang w:eastAsia="zh-CN"/>
        </w:rPr>
        <w:t xml:space="preserve"> SBI-based SM MO message transfer</w:t>
      </w:r>
      <w:bookmarkEnd w:id="608"/>
      <w:bookmarkEnd w:id="609"/>
      <w:bookmarkEnd w:id="610"/>
      <w:bookmarkEnd w:id="611"/>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1D252ECF" w14:textId="77777777" w:rsidR="002B4D8E" w:rsidRDefault="00CE6F42" w:rsidP="00CE6F42">
      <w:pPr>
        <w:pStyle w:val="B2"/>
      </w:pPr>
      <w:r>
        <w:rPr>
          <w:lang w:val="en-US"/>
        </w:rPr>
        <w:t>-</w:t>
      </w:r>
      <w:r>
        <w:rPr>
          <w:lang w:val="en-US"/>
        </w:rPr>
        <w:tab/>
      </w:r>
      <w:r w:rsidR="002B4D8E">
        <w:rPr>
          <w:rFonts w:hint="eastAsia"/>
          <w:lang w:eastAsia="zh-CN"/>
        </w:rPr>
        <w:t xml:space="preserve">Enhancements of SMS-IWMSC; </w:t>
      </w:r>
    </w:p>
    <w:p w14:paraId="36817D10" w14:textId="77777777"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ins w:id="612" w:author="C4-211537" w:date="2021-03-08T14:34:00Z"/>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ins w:id="613" w:author="C4-211537" w:date="2021-03-08T14:34:00Z">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ins>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7" type="#_x0000_t75" style="width:410.7pt;height:75.75pt" o:ole="">
            <v:imagedata r:id="rId16" o:title=""/>
          </v:shape>
          <o:OLEObject Type="Embed" ProgID="Visio.Drawing.15" ShapeID="_x0000_i1027" DrawAspect="Content" ObjectID="_1676787237" r:id="rId17"/>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614" w:name="_Toc56500561"/>
      <w:bookmarkStart w:id="615" w:name="_Toc57303920"/>
      <w:bookmarkStart w:id="616" w:name="_Toc66113560"/>
      <w:bookmarkStart w:id="617" w:name="_Toc66173023"/>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614"/>
      <w:bookmarkEnd w:id="615"/>
      <w:bookmarkEnd w:id="616"/>
      <w:bookmarkEnd w:id="617"/>
    </w:p>
    <w:p w14:paraId="5C02A7F9" w14:textId="77777777" w:rsidR="00803AA7" w:rsidRDefault="00803AA7" w:rsidP="00803AA7">
      <w:pPr>
        <w:pStyle w:val="3"/>
        <w:rPr>
          <w:lang w:eastAsia="zh-CN"/>
        </w:rPr>
      </w:pPr>
      <w:bookmarkStart w:id="618" w:name="_Toc56500562"/>
      <w:bookmarkStart w:id="619" w:name="_Toc57303921"/>
      <w:bookmarkStart w:id="620" w:name="_Toc66113561"/>
      <w:bookmarkStart w:id="621" w:name="_Toc66173024"/>
      <w:r w:rsidRPr="00CF5B98">
        <w:rPr>
          <w:lang w:eastAsia="zh-CN"/>
        </w:rPr>
        <w:t>5.</w:t>
      </w:r>
      <w:r>
        <w:rPr>
          <w:rFonts w:hint="eastAsia"/>
          <w:lang w:eastAsia="zh-CN"/>
        </w:rPr>
        <w:t>3</w:t>
      </w:r>
      <w:r w:rsidRPr="00CF5B98">
        <w:rPr>
          <w:lang w:eastAsia="zh-CN"/>
        </w:rPr>
        <w:t>.1</w:t>
      </w:r>
      <w:r w:rsidRPr="00CF5B98">
        <w:rPr>
          <w:lang w:eastAsia="zh-CN"/>
        </w:rPr>
        <w:tab/>
        <w:t>Description</w:t>
      </w:r>
      <w:bookmarkEnd w:id="618"/>
      <w:bookmarkEnd w:id="619"/>
      <w:bookmarkEnd w:id="620"/>
      <w:bookmarkEnd w:id="62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w:t>
      </w:r>
      <w:r>
        <w:lastRenderedPageBreak/>
        <w:t>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ins w:id="622" w:author="C4-211849" w:date="2021-03-08T10:51:00Z"/>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ins w:id="623" w:author="C4-211849" w:date="2021-03-08T10:51:00Z"/>
          <w:lang w:eastAsia="zh-CN"/>
        </w:rPr>
      </w:pPr>
      <w:bookmarkStart w:id="624" w:name="_Toc66113562"/>
      <w:bookmarkStart w:id="625" w:name="_Toc66173025"/>
      <w:ins w:id="626" w:author="C4-211849" w:date="2021-03-08T10:51:00Z">
        <w:r>
          <w:rPr>
            <w:lang w:eastAsia="zh-CN"/>
          </w:rPr>
          <w:t>5.</w:t>
        </w:r>
      </w:ins>
      <w:ins w:id="627" w:author="C4-211849" w:date="2021-03-08T10:52:00Z">
        <w:r>
          <w:rPr>
            <w:rFonts w:hint="eastAsia"/>
            <w:lang w:eastAsia="zh-CN"/>
          </w:rPr>
          <w:t>4</w:t>
        </w:r>
      </w:ins>
      <w:ins w:id="628" w:author="C4-211849" w:date="2021-03-08T10:51:00Z">
        <w:r>
          <w:rPr>
            <w:lang w:eastAsia="zh-CN"/>
          </w:rPr>
          <w:tab/>
          <w:t>Key Issue #</w:t>
        </w:r>
      </w:ins>
      <w:ins w:id="629" w:author="C4-211849" w:date="2021-03-08T10:52:00Z">
        <w:r>
          <w:rPr>
            <w:rFonts w:hint="eastAsia"/>
            <w:lang w:eastAsia="zh-CN"/>
          </w:rPr>
          <w:t>4</w:t>
        </w:r>
      </w:ins>
      <w:ins w:id="630" w:author="C4-211849" w:date="2021-03-08T10:51:00Z">
        <w:r>
          <w:rPr>
            <w:lang w:eastAsia="zh-CN"/>
          </w:rPr>
          <w:t>: Usage of N32 for PLMN Interconnect Scenarios</w:t>
        </w:r>
        <w:bookmarkEnd w:id="624"/>
        <w:bookmarkEnd w:id="625"/>
      </w:ins>
    </w:p>
    <w:p w14:paraId="5CB6DFB4" w14:textId="06C6232F" w:rsidR="000F08E7" w:rsidRDefault="000F08E7" w:rsidP="000F08E7">
      <w:pPr>
        <w:pStyle w:val="3"/>
        <w:rPr>
          <w:ins w:id="631" w:author="C4-211849" w:date="2021-03-08T10:51:00Z"/>
          <w:lang w:eastAsia="zh-CN"/>
        </w:rPr>
      </w:pPr>
      <w:bookmarkStart w:id="632" w:name="_Toc66113563"/>
      <w:bookmarkStart w:id="633" w:name="_Toc66173026"/>
      <w:ins w:id="634" w:author="C4-211849" w:date="2021-03-08T10:51:00Z">
        <w:r>
          <w:rPr>
            <w:lang w:eastAsia="zh-CN"/>
          </w:rPr>
          <w:t>5.</w:t>
        </w:r>
      </w:ins>
      <w:ins w:id="635" w:author="C4-211849" w:date="2021-03-08T10:52:00Z">
        <w:r>
          <w:rPr>
            <w:rFonts w:hint="eastAsia"/>
            <w:lang w:eastAsia="zh-CN"/>
          </w:rPr>
          <w:t>4</w:t>
        </w:r>
      </w:ins>
      <w:ins w:id="636" w:author="C4-211849" w:date="2021-03-08T10:51:00Z">
        <w:r>
          <w:rPr>
            <w:lang w:eastAsia="zh-CN"/>
          </w:rPr>
          <w:t>.1</w:t>
        </w:r>
        <w:r>
          <w:rPr>
            <w:lang w:eastAsia="zh-CN"/>
          </w:rPr>
          <w:tab/>
          <w:t>Description</w:t>
        </w:r>
        <w:bookmarkEnd w:id="632"/>
        <w:bookmarkEnd w:id="633"/>
      </w:ins>
    </w:p>
    <w:p w14:paraId="6EB0DF98" w14:textId="187416AB" w:rsidR="000F08E7" w:rsidRDefault="000F08E7" w:rsidP="000F08E7">
      <w:pPr>
        <w:rPr>
          <w:ins w:id="637" w:author="C4-211849" w:date="2021-03-08T10:51:00Z"/>
        </w:rPr>
      </w:pPr>
      <w:ins w:id="638" w:author="C4-211849" w:date="2021-03-08T10:51:00Z">
        <w:r>
          <w:t>The current scope of the N32 protocol, as described in 3GPP TS 29.573 [</w:t>
        </w:r>
      </w:ins>
      <w:ins w:id="639" w:author="C4-211849" w:date="2021-03-08T10:52:00Z">
        <w:r>
          <w:rPr>
            <w:rFonts w:hint="eastAsia"/>
            <w:lang w:eastAsia="zh-CN"/>
          </w:rPr>
          <w:t>9</w:t>
        </w:r>
      </w:ins>
      <w:ins w:id="640" w:author="C4-211849" w:date="2021-03-08T10:51:00Z">
        <w:r>
          <w:t>] is limited to roaming scenarios between a SEPP in a HPLMN and a SEPP in a VPLMN.</w:t>
        </w:r>
      </w:ins>
    </w:p>
    <w:p w14:paraId="127EB6F1" w14:textId="77777777" w:rsidR="000F08E7" w:rsidRDefault="000F08E7" w:rsidP="000F08E7">
      <w:pPr>
        <w:rPr>
          <w:ins w:id="641" w:author="C4-211849" w:date="2021-03-08T10:51:00Z"/>
        </w:rPr>
      </w:pPr>
      <w:ins w:id="642" w:author="C4-211849" w:date="2021-03-08T10:51:00Z">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ins>
    </w:p>
    <w:p w14:paraId="615F100E" w14:textId="19E68BF9" w:rsidR="000F08E7" w:rsidRDefault="000F08E7">
      <w:pPr>
        <w:rPr>
          <w:ins w:id="643" w:author="C4-211829" w:date="2021-03-08T11:13:00Z"/>
          <w:lang w:eastAsia="zh-CN"/>
        </w:rPr>
        <w:pPrChange w:id="644" w:author="C4-211849" w:date="2021-03-08T10:52:00Z">
          <w:pPr>
            <w:pStyle w:val="B1"/>
          </w:pPr>
        </w:pPrChange>
      </w:pPr>
      <w:ins w:id="645" w:author="C4-211849" w:date="2021-03-08T10:51:00Z">
        <w:r>
          <w:t>It shall be studied the need to expand the scope of the N32 protocol to cover cases of PLMN Interconnect, and the implications (if any) of such protocol re-scoping.</w:t>
        </w:r>
      </w:ins>
    </w:p>
    <w:p w14:paraId="445EBFD5" w14:textId="5BE17676" w:rsidR="00AD35C8" w:rsidRPr="004D3578" w:rsidRDefault="00AD35C8" w:rsidP="00AD35C8">
      <w:pPr>
        <w:pStyle w:val="2"/>
        <w:rPr>
          <w:ins w:id="646" w:author="C4-211829" w:date="2021-03-08T11:14:00Z"/>
          <w:lang w:eastAsia="zh-CN"/>
        </w:rPr>
      </w:pPr>
      <w:bookmarkStart w:id="647" w:name="_Toc66113564"/>
      <w:bookmarkStart w:id="648" w:name="_Toc66173027"/>
      <w:ins w:id="649" w:author="C4-211829" w:date="2021-03-08T11:14:00Z">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647"/>
        <w:bookmarkEnd w:id="648"/>
      </w:ins>
    </w:p>
    <w:p w14:paraId="01F22A06" w14:textId="1F95DF4C" w:rsidR="00AD35C8" w:rsidRDefault="00AD35C8" w:rsidP="00AD35C8">
      <w:pPr>
        <w:pStyle w:val="3"/>
        <w:rPr>
          <w:ins w:id="650" w:author="C4-211829" w:date="2021-03-08T11:14:00Z"/>
          <w:lang w:eastAsia="zh-CN"/>
        </w:rPr>
      </w:pPr>
      <w:bookmarkStart w:id="651" w:name="_Toc66113565"/>
      <w:bookmarkStart w:id="652" w:name="_Toc66173028"/>
      <w:ins w:id="653" w:author="C4-211829" w:date="2021-03-08T11:14:00Z">
        <w:r w:rsidRPr="00CF5B98">
          <w:rPr>
            <w:lang w:eastAsia="zh-CN"/>
          </w:rPr>
          <w:t>5.</w:t>
        </w:r>
        <w:r>
          <w:rPr>
            <w:rFonts w:hint="eastAsia"/>
            <w:lang w:eastAsia="zh-CN"/>
          </w:rPr>
          <w:t>5</w:t>
        </w:r>
        <w:r w:rsidRPr="00CF5B98">
          <w:rPr>
            <w:lang w:eastAsia="zh-CN"/>
          </w:rPr>
          <w:t>.1</w:t>
        </w:r>
        <w:r w:rsidRPr="00CF5B98">
          <w:rPr>
            <w:lang w:eastAsia="zh-CN"/>
          </w:rPr>
          <w:tab/>
          <w:t>Description</w:t>
        </w:r>
        <w:bookmarkEnd w:id="651"/>
        <w:bookmarkEnd w:id="652"/>
      </w:ins>
    </w:p>
    <w:p w14:paraId="4242D1EA" w14:textId="77777777" w:rsidR="00AD35C8" w:rsidRDefault="00AD35C8" w:rsidP="00AD35C8">
      <w:pPr>
        <w:rPr>
          <w:ins w:id="654" w:author="C4-211829" w:date="2021-03-08T11:14:00Z"/>
        </w:rPr>
      </w:pPr>
      <w:ins w:id="655" w:author="C4-211829" w:date="2021-03-08T11:14:00Z">
        <w:r>
          <w:t>When network functions involved in Short Message Service support legacy protocols (MAP, Diameter) and SBA protocols, protocol selection logic is needed to select the right protocol. This key issue aims at addressing the following aspects:</w:t>
        </w:r>
      </w:ins>
    </w:p>
    <w:p w14:paraId="187BDE85" w14:textId="77777777" w:rsidR="00AD35C8" w:rsidRDefault="00AD35C8" w:rsidP="00AD35C8">
      <w:pPr>
        <w:pStyle w:val="B1"/>
        <w:rPr>
          <w:ins w:id="656" w:author="C4-211829" w:date="2021-03-08T11:14:00Z"/>
        </w:rPr>
      </w:pPr>
      <w:ins w:id="657" w:author="C4-211829" w:date="2021-03-08T11:14:00Z">
        <w:r>
          <w:rPr>
            <w:lang w:val="en-US"/>
          </w:rPr>
          <w:t>-</w:t>
        </w:r>
        <w:r>
          <w:rPr>
            <w:lang w:val="en-US"/>
          </w:rPr>
          <w:tab/>
        </w:r>
        <w:r>
          <w:t>Study protocol selection mechanisms in the SMSF (towards SMS-IWMSC for MO-SMS)</w:t>
        </w:r>
      </w:ins>
    </w:p>
    <w:p w14:paraId="5F519707" w14:textId="1F4083D2" w:rsidR="00AD35C8" w:rsidRPr="00AD35C8" w:rsidRDefault="00AD35C8" w:rsidP="00AD35C8">
      <w:pPr>
        <w:pStyle w:val="B1"/>
        <w:rPr>
          <w:lang w:val="en-US" w:eastAsia="zh-CN"/>
          <w:rPrChange w:id="658" w:author="C4-211829" w:date="2021-03-08T11:14:00Z">
            <w:rPr>
              <w:lang w:eastAsia="zh-CN"/>
            </w:rPr>
          </w:rPrChange>
        </w:rPr>
      </w:pPr>
      <w:ins w:id="659" w:author="C4-211829" w:date="2021-03-08T11:14:00Z">
        <w:r>
          <w:rPr>
            <w:lang w:val="en-US"/>
          </w:rPr>
          <w:t>-</w:t>
        </w:r>
        <w:r>
          <w:rPr>
            <w:lang w:val="en-US"/>
          </w:rPr>
          <w:tab/>
          <w:t>Study protocol selection mechanisms in the SMS-GMSC (towards UDM/HSS/HLR for Routing Info Retrieval)</w:t>
        </w:r>
      </w:ins>
    </w:p>
    <w:p w14:paraId="69F374BF" w14:textId="77777777" w:rsidR="00BE4FB2" w:rsidRDefault="00655DEF" w:rsidP="0057722C">
      <w:pPr>
        <w:pStyle w:val="1"/>
        <w:rPr>
          <w:lang w:eastAsia="zh-CN"/>
        </w:rPr>
      </w:pPr>
      <w:bookmarkStart w:id="660" w:name="_Toc39050168"/>
      <w:bookmarkStart w:id="661" w:name="_Toc56500563"/>
      <w:bookmarkStart w:id="662" w:name="_Toc57303922"/>
      <w:bookmarkStart w:id="663" w:name="_Toc66113566"/>
      <w:bookmarkStart w:id="664" w:name="_Toc66173029"/>
      <w:r>
        <w:rPr>
          <w:rFonts w:hint="eastAsia"/>
          <w:lang w:eastAsia="zh-CN"/>
        </w:rPr>
        <w:t>6</w:t>
      </w:r>
      <w:r w:rsidR="0057722C">
        <w:rPr>
          <w:rFonts w:hint="eastAsia"/>
          <w:lang w:eastAsia="zh-CN"/>
        </w:rPr>
        <w:tab/>
        <w:t>Solutions</w:t>
      </w:r>
      <w:bookmarkEnd w:id="660"/>
      <w:bookmarkEnd w:id="661"/>
      <w:bookmarkEnd w:id="662"/>
      <w:bookmarkEnd w:id="663"/>
      <w:bookmarkEnd w:id="664"/>
    </w:p>
    <w:p w14:paraId="3BD2A9E4" w14:textId="77777777" w:rsidR="00551A3F" w:rsidRDefault="00551A3F" w:rsidP="00551A3F">
      <w:pPr>
        <w:pStyle w:val="2"/>
        <w:rPr>
          <w:lang w:eastAsia="zh-CN"/>
        </w:rPr>
      </w:pPr>
      <w:bookmarkStart w:id="665" w:name="_Toc66113567"/>
      <w:bookmarkStart w:id="666" w:name="_Toc66173030"/>
      <w:bookmarkStart w:id="667" w:name="_Toc39050170"/>
      <w:bookmarkStart w:id="668" w:name="_Toc56500570"/>
      <w:bookmarkStart w:id="66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665"/>
      <w:bookmarkEnd w:id="666"/>
    </w:p>
    <w:p w14:paraId="1BCC55E3" w14:textId="77777777" w:rsidR="00551A3F" w:rsidRDefault="00551A3F" w:rsidP="00551A3F">
      <w:pPr>
        <w:pStyle w:val="3"/>
        <w:rPr>
          <w:lang w:eastAsia="zh-CN"/>
        </w:rPr>
      </w:pPr>
      <w:bookmarkStart w:id="670" w:name="_Toc56500565"/>
      <w:bookmarkStart w:id="671" w:name="_Toc57303924"/>
      <w:bookmarkStart w:id="672" w:name="_Toc66113568"/>
      <w:bookmarkStart w:id="673" w:name="_Toc66173031"/>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670"/>
      <w:bookmarkEnd w:id="671"/>
      <w:bookmarkEnd w:id="672"/>
      <w:bookmarkEnd w:id="67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674" w:name="_Toc56500566"/>
      <w:bookmarkStart w:id="675" w:name="_Toc57303925"/>
      <w:bookmarkStart w:id="676" w:name="_Toc66113569"/>
      <w:bookmarkStart w:id="677" w:name="_Toc66173032"/>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674"/>
      <w:bookmarkEnd w:id="675"/>
      <w:bookmarkEnd w:id="676"/>
      <w:bookmarkEnd w:id="677"/>
    </w:p>
    <w:p w14:paraId="48F72E69" w14:textId="330EAD29"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e</w:t>
      </w:r>
      <w:r w:rsidR="004B7810" w:rsidRPr="004B7810">
        <w:rPr>
          <w:rFonts w:hint="eastAsia"/>
          <w:lang w:eastAsia="zh-CN"/>
        </w:rPr>
        <w:t xml:space="preserve">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8" type="#_x0000_t75" style="width:433.9pt;height:106.45pt" o:ole="">
            <v:imagedata r:id="rId18" o:title=""/>
          </v:shape>
          <o:OLEObject Type="Embed" ProgID="Visio.Drawing.15" ShapeID="_x0000_i1028" DrawAspect="Content" ObjectID="_1676787238" r:id="rId19"/>
        </w:object>
      </w:r>
    </w:p>
    <w:p w14:paraId="4AF85D03" w14:textId="5515CA9F"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r w:rsidRPr="00A45538">
        <w:fldChar w:fldCharType="begin"/>
      </w:r>
      <w:r w:rsidRPr="00A45538">
        <w:fldChar w:fldCharType="end"/>
      </w:r>
    </w:p>
    <w:p w14:paraId="77620C68" w14:textId="77777777" w:rsidR="00FF6897" w:rsidRPr="00140E21" w:rsidRDefault="00FF6897" w:rsidP="00FF6897">
      <w:pPr>
        <w:rPr>
          <w:ins w:id="678" w:author="C4-211537" w:date="2021-03-08T14:42:00Z"/>
          <w:lang w:eastAsia="zh-CN"/>
        </w:rPr>
      </w:pPr>
      <w:ins w:id="679" w:author="C4-211537" w:date="2021-03-08T14:42:00Z">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r>
          <w:rPr>
            <w:lang w:eastAsia="zh-CN"/>
          </w:rPr>
          <w:t xml:space="preserve"> </w:t>
        </w:r>
      </w:ins>
    </w:p>
    <w:p w14:paraId="0782E9E5" w14:textId="77777777" w:rsidR="00FF6897" w:rsidRPr="00A45538" w:rsidRDefault="00FF6897" w:rsidP="00FF6897">
      <w:pPr>
        <w:pStyle w:val="TH"/>
        <w:rPr>
          <w:ins w:id="680" w:author="C4-211537" w:date="2021-03-08T14:42:00Z"/>
        </w:rPr>
      </w:pPr>
      <w:ins w:id="681" w:author="C4-211537" w:date="2021-03-08T14:42:00Z">
        <w:r w:rsidRPr="00A45538">
          <w:object w:dxaOrig="8670" w:dyaOrig="2130" w14:anchorId="55AD60A9">
            <v:shape id="_x0000_i1029" type="#_x0000_t75" style="width:433.9pt;height:106.45pt" o:ole="">
              <v:imagedata r:id="rId20" o:title=""/>
            </v:shape>
            <o:OLEObject Type="Embed" ProgID="Visio.Drawing.15" ShapeID="_x0000_i1029" DrawAspect="Content" ObjectID="_1676787239" r:id="rId21"/>
          </w:object>
        </w:r>
      </w:ins>
    </w:p>
    <w:p w14:paraId="4453B043" w14:textId="77777777" w:rsidR="00FF6897" w:rsidRPr="00682EE4" w:rsidRDefault="00FF6897" w:rsidP="00FF6897">
      <w:pPr>
        <w:pStyle w:val="TF"/>
        <w:rPr>
          <w:ins w:id="682" w:author="C4-211537" w:date="2021-03-08T14:42:00Z"/>
          <w:lang w:eastAsia="zh-CN"/>
        </w:rPr>
      </w:pPr>
      <w:ins w:id="683" w:author="C4-211537" w:date="2021-03-08T14:42:00Z">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w:t>
        </w:r>
        <w:r>
          <w:rPr>
            <w:rFonts w:hint="eastAsia"/>
            <w:lang w:eastAsia="zh-CN"/>
          </w:rPr>
          <w:t>Delivery</w:t>
        </w:r>
        <w:proofErr w:type="spellEnd"/>
        <w:r>
          <w:t xml:space="preserve"> service</w:t>
        </w:r>
      </w:ins>
    </w:p>
    <w:p w14:paraId="3515212B" w14:textId="15916984" w:rsidR="004B78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ins w:id="684" w:author="C4-211537" w:date="2021-03-08T14:43:00Z">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ins>
      <w:r>
        <w:rPr>
          <w:rFonts w:hint="eastAsia"/>
          <w:lang w:eastAsia="zh-CN"/>
        </w:rPr>
        <w:t>.</w:t>
      </w:r>
      <w:r>
        <w:rPr>
          <w:lang w:eastAsia="zh-CN"/>
        </w:rPr>
        <w:t xml:space="preserve"> </w:t>
      </w:r>
    </w:p>
    <w:p w14:paraId="06A649BD" w14:textId="77777777" w:rsidR="004B7810" w:rsidRPr="00A45538" w:rsidRDefault="004B7810" w:rsidP="004B7810">
      <w:pPr>
        <w:pStyle w:val="TH"/>
      </w:pPr>
      <w:r w:rsidRPr="00A45538">
        <w:object w:dxaOrig="8670" w:dyaOrig="2130" w14:anchorId="3F217AB8">
          <v:shape id="_x0000_i1030" type="#_x0000_t75" style="width:433.9pt;height:106.45pt" o:ole="">
            <v:imagedata r:id="rId22" o:title=""/>
          </v:shape>
          <o:OLEObject Type="Embed" ProgID="Visio.Drawing.15" ShapeID="_x0000_i1030" DrawAspect="Content" ObjectID="_1676787240" r:id="rId23"/>
        </w:object>
      </w:r>
    </w:p>
    <w:p w14:paraId="34678657" w14:textId="377F9DE1"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del w:id="685" w:author="C4-211537" w:date="2021-03-08T14:43:00Z">
        <w:r w:rsidDel="00FF6897">
          <w:rPr>
            <w:rFonts w:hint="eastAsia"/>
            <w:lang w:eastAsia="zh-CN"/>
          </w:rPr>
          <w:delText>2</w:delText>
        </w:r>
        <w:r w:rsidRPr="00A45538" w:rsidDel="00FF6897">
          <w:delText xml:space="preserve"> </w:delText>
        </w:r>
      </w:del>
      <w:ins w:id="686" w:author="C4-211537" w:date="2021-03-08T14:43:00Z">
        <w:r w:rsidR="00FF6897">
          <w:rPr>
            <w:rFonts w:hint="eastAsia"/>
            <w:lang w:eastAsia="zh-CN"/>
          </w:rPr>
          <w:t>3</w:t>
        </w:r>
        <w:r w:rsidR="00FF6897" w:rsidRPr="00A45538">
          <w:t xml:space="preserve"> </w:t>
        </w:r>
      </w:ins>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5CB341ED"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del w:id="687" w:author="C4-211537" w:date="2021-03-08T14:43:00Z">
        <w:r w:rsidR="004B7810" w:rsidDel="00FF6897">
          <w:rPr>
            <w:rFonts w:hint="eastAsia"/>
            <w:lang w:eastAsia="zh-CN"/>
          </w:rPr>
          <w:delText>3</w:delText>
        </w:r>
      </w:del>
      <w:ins w:id="688" w:author="C4-211537" w:date="2021-03-08T14:43:00Z">
        <w:r w:rsidR="00FF6897">
          <w:rPr>
            <w:rFonts w:hint="eastAsia"/>
            <w:lang w:eastAsia="zh-CN"/>
          </w:rPr>
          <w:t>4</w:t>
        </w:r>
      </w:ins>
      <w:r>
        <w:rPr>
          <w:rFonts w:hint="eastAsia"/>
          <w:lang w:eastAsia="zh-CN"/>
        </w:rPr>
        <w:t>.</w:t>
      </w:r>
    </w:p>
    <w:p w14:paraId="595C295A" w14:textId="6EEE7EC9" w:rsidR="00551A3F" w:rsidRPr="00A45538" w:rsidRDefault="004B7810" w:rsidP="00551A3F">
      <w:pPr>
        <w:pStyle w:val="TH"/>
      </w:pPr>
      <w:r w:rsidRPr="00A45538">
        <w:object w:dxaOrig="8670" w:dyaOrig="2130" w14:anchorId="46E57B87">
          <v:shape id="_x0000_i1031" type="#_x0000_t75" style="width:433.9pt;height:106.45pt" o:ole="">
            <v:imagedata r:id="rId24" o:title=""/>
          </v:shape>
          <o:OLEObject Type="Embed" ProgID="Visio.Drawing.15" ShapeID="_x0000_i1031" DrawAspect="Content" ObjectID="_1676787241" r:id="rId25"/>
        </w:object>
      </w:r>
      <w:r w:rsidR="00551A3F" w:rsidRPr="00A45538">
        <w:fldChar w:fldCharType="begin"/>
      </w:r>
      <w:r w:rsidR="00551A3F" w:rsidRPr="00A45538">
        <w:fldChar w:fldCharType="end"/>
      </w:r>
    </w:p>
    <w:p w14:paraId="3FAB3E4F" w14:textId="54483C97"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del w:id="689" w:author="C4-211537" w:date="2021-03-08T14:43:00Z">
        <w:r w:rsidR="004B7810" w:rsidDel="00FF6897">
          <w:rPr>
            <w:rFonts w:hint="eastAsia"/>
            <w:lang w:eastAsia="zh-CN"/>
          </w:rPr>
          <w:delText>3</w:delText>
        </w:r>
        <w:r w:rsidR="004B7810" w:rsidRPr="00A45538" w:rsidDel="00FF6897">
          <w:delText xml:space="preserve"> </w:delText>
        </w:r>
      </w:del>
      <w:ins w:id="690" w:author="C4-211537" w:date="2021-03-08T14:43:00Z">
        <w:r w:rsidR="00FF6897">
          <w:rPr>
            <w:rFonts w:hint="eastAsia"/>
            <w:lang w:eastAsia="zh-CN"/>
          </w:rPr>
          <w:t>4</w:t>
        </w:r>
        <w:r w:rsidR="00FF6897" w:rsidRPr="00A45538">
          <w:t xml:space="preserve"> </w:t>
        </w:r>
      </w:ins>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07029D01"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del w:id="691" w:author="C4-211537" w:date="2021-03-08T14:43:00Z">
        <w:r w:rsidR="004B7810" w:rsidDel="00FF6897">
          <w:rPr>
            <w:rFonts w:hint="eastAsia"/>
            <w:lang w:eastAsia="zh-CN"/>
          </w:rPr>
          <w:delText>4</w:delText>
        </w:r>
      </w:del>
      <w:ins w:id="692" w:author="C4-211537" w:date="2021-03-08T14:43:00Z">
        <w:r w:rsidR="00FF6897">
          <w:rPr>
            <w:rFonts w:hint="eastAsia"/>
            <w:lang w:eastAsia="zh-CN"/>
          </w:rPr>
          <w:t>5</w:t>
        </w:r>
      </w:ins>
      <w:r>
        <w:rPr>
          <w:rFonts w:hint="eastAsia"/>
          <w:lang w:eastAsia="zh-CN"/>
        </w:rPr>
        <w:t>.</w:t>
      </w:r>
    </w:p>
    <w:p w14:paraId="4A1136B1" w14:textId="7BA8FB1C" w:rsidR="00551A3F" w:rsidRPr="00A45538" w:rsidRDefault="004B7810" w:rsidP="00551A3F">
      <w:pPr>
        <w:pStyle w:val="TH"/>
        <w:rPr>
          <w:lang w:eastAsia="zh-CN"/>
        </w:rPr>
      </w:pPr>
      <w:r w:rsidRPr="00A45538">
        <w:object w:dxaOrig="8670" w:dyaOrig="2130" w14:anchorId="6CC0BBA4">
          <v:shape id="_x0000_i1032" type="#_x0000_t75" style="width:433.9pt;height:106.45pt" o:ole="">
            <v:imagedata r:id="rId26" o:title=""/>
          </v:shape>
          <o:OLEObject Type="Embed" ProgID="Visio.Drawing.15" ShapeID="_x0000_i1032" DrawAspect="Content" ObjectID="_1676787242" r:id="rId27"/>
        </w:object>
      </w:r>
      <w:r w:rsidR="00551A3F" w:rsidRPr="00A45538">
        <w:fldChar w:fldCharType="begin"/>
      </w:r>
      <w:r w:rsidR="00551A3F" w:rsidRPr="00A45538">
        <w:fldChar w:fldCharType="end"/>
      </w:r>
    </w:p>
    <w:p w14:paraId="116C0137" w14:textId="45CDD8C0"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del w:id="693" w:author="C4-211537" w:date="2021-03-08T14:43:00Z">
        <w:r w:rsidR="004B7810" w:rsidDel="00FF6897">
          <w:rPr>
            <w:rFonts w:hint="eastAsia"/>
            <w:lang w:eastAsia="zh-CN"/>
          </w:rPr>
          <w:delText>4</w:delText>
        </w:r>
        <w:r w:rsidR="004B7810" w:rsidRPr="00A45538" w:rsidDel="00FF6897">
          <w:delText xml:space="preserve"> </w:delText>
        </w:r>
      </w:del>
      <w:ins w:id="694" w:author="C4-211537" w:date="2021-03-08T14:43:00Z">
        <w:r w:rsidR="00FF6897">
          <w:rPr>
            <w:rFonts w:hint="eastAsia"/>
            <w:lang w:eastAsia="zh-CN"/>
          </w:rPr>
          <w:t>5</w:t>
        </w:r>
        <w:r w:rsidR="00FF6897" w:rsidRPr="00A45538">
          <w:t xml:space="preserve"> </w:t>
        </w:r>
      </w:ins>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7775772" w14:textId="2DFF96C7"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del w:id="695" w:author="C4-211537" w:date="2021-03-08T14:43:00Z">
        <w:r w:rsidR="004B7810" w:rsidDel="00FF6897">
          <w:rPr>
            <w:rFonts w:hint="eastAsia"/>
            <w:lang w:eastAsia="zh-CN"/>
          </w:rPr>
          <w:delText xml:space="preserve">5 </w:delText>
        </w:r>
      </w:del>
      <w:ins w:id="696" w:author="C4-211537" w:date="2021-03-08T14:43:00Z">
        <w:r w:rsidR="00FF6897">
          <w:rPr>
            <w:rFonts w:hint="eastAsia"/>
            <w:lang w:eastAsia="zh-CN"/>
          </w:rPr>
          <w:t xml:space="preserve">6 </w:t>
        </w:r>
      </w:ins>
      <w:r w:rsidR="004B7810">
        <w:rPr>
          <w:rFonts w:hint="eastAsia"/>
          <w:lang w:eastAsia="zh-CN"/>
        </w:rPr>
        <w:t>and</w:t>
      </w:r>
      <w:r w:rsidR="004B7810" w:rsidRPr="005C6BA4">
        <w:rPr>
          <w:lang w:eastAsia="ko-KR"/>
        </w:rPr>
        <w:t xml:space="preserve"> </w:t>
      </w:r>
      <w:r w:rsidR="004B7810" w:rsidRPr="003B213F">
        <w:rPr>
          <w:lang w:eastAsia="ko-KR"/>
        </w:rPr>
        <w:t>Figure 6.1.2-</w:t>
      </w:r>
      <w:del w:id="697" w:author="C4-211537" w:date="2021-03-08T14:43:00Z">
        <w:r w:rsidR="004B7810" w:rsidDel="00FF6897">
          <w:rPr>
            <w:rFonts w:hint="eastAsia"/>
            <w:lang w:eastAsia="zh-CN"/>
          </w:rPr>
          <w:delText>6</w:delText>
        </w:r>
      </w:del>
      <w:ins w:id="698" w:author="C4-211537" w:date="2021-03-08T14:43:00Z">
        <w:r w:rsidR="00FF6897">
          <w:rPr>
            <w:rFonts w:hint="eastAsia"/>
            <w:lang w:eastAsia="zh-CN"/>
          </w:rPr>
          <w:t>7</w:t>
        </w:r>
      </w:ins>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ins w:id="699" w:author="C4-211537" w:date="2021-03-08T14:44:00Z"/>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ins w:id="700" w:author="C4-211537" w:date="2021-03-08T14:44:00Z">
        <w:r>
          <w:rPr>
            <w:lang w:val="en-US"/>
          </w:rPr>
          <w:t>-</w:t>
        </w:r>
        <w:r>
          <w:rPr>
            <w:lang w:val="en-US"/>
          </w:rPr>
          <w:tab/>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service</w:t>
        </w:r>
        <w:r>
          <w:rPr>
            <w:rFonts w:hint="eastAsia"/>
            <w:lang w:val="en-US" w:eastAsia="zh-CN"/>
          </w:rPr>
          <w:t xml:space="preserve"> provided by SMS Router.</w:t>
        </w:r>
      </w:ins>
    </w:p>
    <w:p w14:paraId="225E3748" w14:textId="77777777" w:rsidR="000302EB" w:rsidRDefault="000302EB" w:rsidP="000302EB">
      <w:pPr>
        <w:pStyle w:val="B1"/>
        <w:rPr>
          <w:ins w:id="701" w:author="C4-211537" w:date="2021-03-08T14:44:00Z"/>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ins w:id="702" w:author="C4-211537" w:date="2021-03-08T14:44:00Z">
        <w:r w:rsidRPr="005C36F7">
          <w:rPr>
            <w:lang w:val="en-US"/>
          </w:rPr>
          <w:t>-</w:t>
        </w:r>
        <w:r w:rsidRPr="005C36F7">
          <w:rPr>
            <w:lang w:val="en-US"/>
          </w:rPr>
          <w:tab/>
        </w:r>
        <w:proofErr w:type="spellStart"/>
        <w:r w:rsidRPr="005C36F7">
          <w:rPr>
            <w:lang w:eastAsia="zh-CN"/>
          </w:rPr>
          <w:t>Nsc_SMSSubmit</w:t>
        </w:r>
        <w:proofErr w:type="spellEnd"/>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w:t>
        </w:r>
        <w:proofErr w:type="gramStart"/>
        <w:r w:rsidRPr="00A92535">
          <w:rPr>
            <w:lang w:val="en-US" w:eastAsia="zh-CN"/>
          </w:rPr>
          <w:t>#2 TR29.829</w:t>
        </w:r>
        <w:proofErr w:type="gramEnd"/>
        <w:r w:rsidRPr="00A92535">
          <w:rPr>
            <w:lang w:val="en-US" w:eastAsia="zh-CN"/>
          </w:rPr>
          <w:t>)</w:t>
        </w:r>
        <w:r w:rsidRPr="00A92535">
          <w:rPr>
            <w:rFonts w:hint="eastAsia"/>
            <w:lang w:val="en-US" w:eastAsia="zh-CN"/>
          </w:rPr>
          <w:t>.</w:t>
        </w:r>
      </w:ins>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ins w:id="703" w:author="C4-211537" w:date="2021-03-08T14:45:00Z"/>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ins w:id="704" w:author="C4-211537" w:date="2021-03-08T14:45:00Z"/>
          <w:lang w:val="en-US" w:eastAsia="zh-CN"/>
        </w:rPr>
      </w:pPr>
      <w:ins w:id="705" w:author="C4-211537" w:date="2021-03-08T14:45:00Z">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ins>
    </w:p>
    <w:p w14:paraId="00FB7ADF" w14:textId="77777777" w:rsidR="00FF6897" w:rsidRDefault="00FF6897" w:rsidP="00FF6897">
      <w:pPr>
        <w:pStyle w:val="B1"/>
        <w:rPr>
          <w:ins w:id="706" w:author="C4-211537" w:date="2021-03-08T14:45:00Z"/>
          <w:lang w:val="en-US" w:eastAsia="zh-CN"/>
        </w:rPr>
      </w:pPr>
      <w:ins w:id="707" w:author="C4-211537" w:date="2021-03-08T14:45:00Z">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ins>
    </w:p>
    <w:p w14:paraId="7F7C029C" w14:textId="46D3A8DA" w:rsidR="00FF6897" w:rsidRPr="00FF6897" w:rsidRDefault="00FF6897" w:rsidP="00551A3F">
      <w:pPr>
        <w:pStyle w:val="B1"/>
        <w:rPr>
          <w:lang w:val="en-US" w:eastAsia="zh-CN"/>
        </w:rPr>
      </w:pPr>
      <w:ins w:id="708" w:author="C4-211537" w:date="2021-03-08T14:45:00Z">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_SMSDelivery</w:t>
        </w:r>
        <w:proofErr w:type="spellEnd"/>
        <w:r>
          <w:rPr>
            <w:rFonts w:hint="eastAsia"/>
            <w:lang w:eastAsia="zh-CN"/>
          </w:rPr>
          <w:t xml:space="preserve"> service</w:t>
        </w:r>
        <w:r>
          <w:rPr>
            <w:rFonts w:hint="eastAsia"/>
            <w:lang w:val="en-US" w:eastAsia="zh-CN"/>
          </w:rPr>
          <w:t xml:space="preserve"> from NRF.</w:t>
        </w:r>
      </w:ins>
    </w:p>
    <w:p w14:paraId="0DA80C0F" w14:textId="77777777" w:rsidR="000302EB" w:rsidRDefault="000302EB" w:rsidP="00551A3F">
      <w:pPr>
        <w:pStyle w:val="B1"/>
        <w:rPr>
          <w:ins w:id="709" w:author="C4-211537" w:date="2021-03-08T14:45:00Z"/>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65590B56" w14:textId="77777777" w:rsidR="00FF6897" w:rsidRDefault="00FF6897" w:rsidP="00FF6897">
      <w:pPr>
        <w:pStyle w:val="B1"/>
        <w:rPr>
          <w:ins w:id="710" w:author="C4-211537" w:date="2021-03-08T14:45:00Z"/>
          <w:lang w:val="en-US" w:eastAsia="zh-CN"/>
        </w:rPr>
      </w:pPr>
      <w:ins w:id="711" w:author="C4-211537" w:date="2021-03-08T14:45:00Z">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r w:rsidRPr="00D331D7">
          <w:rPr>
            <w:lang w:val="en-US"/>
          </w:rPr>
          <w:t xml:space="preserve"> </w:t>
        </w:r>
      </w:ins>
    </w:p>
    <w:p w14:paraId="34B02A71" w14:textId="4F8AE93C" w:rsidR="00FF6897" w:rsidRPr="00FF6897" w:rsidRDefault="00FF6897" w:rsidP="00551A3F">
      <w:pPr>
        <w:pStyle w:val="B1"/>
        <w:rPr>
          <w:lang w:val="en-US" w:eastAsia="zh-CN"/>
        </w:rPr>
      </w:pPr>
      <w:ins w:id="712" w:author="C4-211537" w:date="2021-03-08T14:45:00Z">
        <w:r>
          <w:rPr>
            <w:lang w:val="en-US"/>
          </w:rPr>
          <w:t>-</w:t>
        </w:r>
        <w:r>
          <w:rPr>
            <w:lang w:val="en-US"/>
          </w:rPr>
          <w:tab/>
        </w:r>
        <w:r>
          <w:rPr>
            <w:rFonts w:hint="eastAsia"/>
            <w:lang w:val="en-US" w:eastAsia="zh-CN"/>
          </w:rPr>
          <w:t xml:space="preserve">SMS Router discovers </w:t>
        </w:r>
        <w:proofErr w:type="spellStart"/>
        <w:r w:rsidRPr="00D331D7">
          <w:rPr>
            <w:lang w:val="en-US" w:eastAsia="zh-CN"/>
          </w:rPr>
          <w:t>Nsc_SMSSubmit</w:t>
        </w:r>
        <w:proofErr w:type="spellEnd"/>
        <w:r>
          <w:rPr>
            <w:rFonts w:hint="eastAsia"/>
            <w:lang w:eastAsia="zh-CN"/>
          </w:rPr>
          <w:t xml:space="preserve"> service</w:t>
        </w:r>
        <w:r>
          <w:rPr>
            <w:rFonts w:hint="eastAsia"/>
            <w:lang w:val="en-US" w:eastAsia="zh-CN"/>
          </w:rPr>
          <w:t xml:space="preserve"> from NRF.</w:t>
        </w:r>
      </w:ins>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54F0C28" w14:textId="52134463" w:rsidR="000302EB" w:rsidRPr="000302EB" w:rsidDel="00FF6897" w:rsidRDefault="000302EB" w:rsidP="00551A3F">
      <w:pPr>
        <w:pStyle w:val="B1"/>
        <w:rPr>
          <w:del w:id="713" w:author="C4-211537" w:date="2021-03-08T14:45:00Z"/>
          <w:lang w:val="en-US" w:eastAsia="zh-CN"/>
        </w:rPr>
      </w:pPr>
      <w:del w:id="714" w:author="C4-211537" w:date="2021-03-08T14:45:00Z">
        <w:r w:rsidDel="00FF6897">
          <w:rPr>
            <w:lang w:val="en-US"/>
          </w:rPr>
          <w:delText>-</w:delText>
        </w:r>
        <w:r w:rsidDel="00FF6897">
          <w:rPr>
            <w:lang w:val="en-US"/>
          </w:rPr>
          <w:tab/>
        </w:r>
        <w:r w:rsidDel="00FF6897">
          <w:rPr>
            <w:rFonts w:hint="eastAsia"/>
            <w:lang w:val="en-US" w:eastAsia="zh-CN"/>
          </w:rPr>
          <w:delText xml:space="preserve">SMS-GMSC discovers </w:delText>
        </w:r>
        <w:r w:rsidDel="00FF6897">
          <w:rPr>
            <w:lang w:eastAsia="zh-CN"/>
          </w:rPr>
          <w:delText>N</w:delText>
        </w:r>
        <w:r w:rsidDel="00FF6897">
          <w:rPr>
            <w:rFonts w:hint="eastAsia"/>
            <w:lang w:eastAsia="zh-CN"/>
          </w:rPr>
          <w:delText>router</w:delText>
        </w:r>
        <w:r w:rsidDel="00FF6897">
          <w:rPr>
            <w:lang w:eastAsia="zh-CN"/>
          </w:rPr>
          <w:delText>_</w:delText>
        </w:r>
        <w:r w:rsidDel="00FF6897">
          <w:rPr>
            <w:rFonts w:hint="eastAsia"/>
            <w:lang w:eastAsia="zh-CN"/>
          </w:rPr>
          <w:delText>SmsRoutingInfo service</w:delText>
        </w:r>
        <w:r w:rsidDel="00FF6897">
          <w:rPr>
            <w:rFonts w:hint="eastAsia"/>
            <w:lang w:val="en-US" w:eastAsia="zh-CN"/>
          </w:rPr>
          <w:delText xml:space="preserve"> from NRF.</w:delText>
        </w:r>
      </w:del>
    </w:p>
    <w:p w14:paraId="2492404A" w14:textId="3D31958C" w:rsidR="00551A3F" w:rsidRPr="00632A0F" w:rsidDel="00FF6897" w:rsidRDefault="00551A3F" w:rsidP="00551A3F">
      <w:pPr>
        <w:pStyle w:val="B1"/>
        <w:rPr>
          <w:del w:id="715" w:author="C4-211537" w:date="2021-03-08T14:45:00Z"/>
          <w:rFonts w:ascii="Arial" w:eastAsia="宋体" w:hAnsi="Arial"/>
          <w:b/>
          <w:lang w:eastAsia="zh-CN"/>
        </w:rPr>
      </w:pPr>
      <w:del w:id="716" w:author="C4-211537" w:date="2021-03-08T14:45:00Z">
        <w:r w:rsidDel="00FF6897">
          <w:rPr>
            <w:lang w:val="en-US"/>
          </w:rPr>
          <w:delText>-</w:delText>
        </w:r>
        <w:r w:rsidDel="00FF6897">
          <w:rPr>
            <w:lang w:val="en-US"/>
          </w:rPr>
          <w:tab/>
        </w:r>
        <w:r w:rsidDel="00FF6897">
          <w:rPr>
            <w:rFonts w:hint="eastAsia"/>
            <w:lang w:val="en-US" w:eastAsia="zh-CN"/>
          </w:rPr>
          <w:delText xml:space="preserve">SMS Router discovers </w:delText>
        </w:r>
        <w:r w:rsidDel="00FF6897">
          <w:rPr>
            <w:lang w:eastAsia="zh-CN"/>
          </w:rPr>
          <w:delText>Nsmsf_SMSDelivery</w:delText>
        </w:r>
        <w:r w:rsidDel="00FF6897">
          <w:rPr>
            <w:rFonts w:hint="eastAsia"/>
            <w:lang w:eastAsia="zh-CN"/>
          </w:rPr>
          <w:delText xml:space="preserve"> service</w:delText>
        </w:r>
        <w:r w:rsidDel="00FF6897">
          <w:rPr>
            <w:rFonts w:hint="eastAsia"/>
            <w:lang w:val="en-US" w:eastAsia="zh-CN"/>
          </w:rPr>
          <w:delText xml:space="preserve"> from NRF.</w:delText>
        </w:r>
      </w:del>
    </w:p>
    <w:p w14:paraId="19B914A0" w14:textId="37C0B1AF" w:rsidR="00551A3F" w:rsidDel="00FF6897" w:rsidRDefault="00551A3F" w:rsidP="00551A3F">
      <w:pPr>
        <w:pStyle w:val="B1"/>
        <w:rPr>
          <w:del w:id="717" w:author="C4-211537" w:date="2021-03-08T14:45:00Z"/>
          <w:lang w:val="en-US" w:eastAsia="zh-CN"/>
        </w:rPr>
      </w:pPr>
      <w:del w:id="718" w:author="C4-211537" w:date="2021-03-08T14:45:00Z">
        <w:r w:rsidDel="00FF6897">
          <w:rPr>
            <w:lang w:val="en-US"/>
          </w:rPr>
          <w:delText>-</w:delText>
        </w:r>
        <w:r w:rsidDel="00FF6897">
          <w:rPr>
            <w:lang w:val="en-US"/>
          </w:rPr>
          <w:tab/>
        </w:r>
        <w:r w:rsidDel="00FF6897">
          <w:rPr>
            <w:rFonts w:hint="eastAsia"/>
            <w:lang w:val="en-US" w:eastAsia="zh-CN"/>
          </w:rPr>
          <w:delText xml:space="preserve">SMS-GMSC discovers </w:delText>
        </w:r>
        <w:r w:rsidDel="00FF6897">
          <w:rPr>
            <w:lang w:eastAsia="zh-CN"/>
          </w:rPr>
          <w:delText>Nsmsf_SMSDelivery</w:delText>
        </w:r>
        <w:r w:rsidDel="00FF6897">
          <w:rPr>
            <w:rFonts w:hint="eastAsia"/>
            <w:lang w:eastAsia="zh-CN"/>
          </w:rPr>
          <w:delText xml:space="preserve"> service</w:delText>
        </w:r>
        <w:r w:rsidDel="00FF6897">
          <w:rPr>
            <w:rFonts w:hint="eastAsia"/>
            <w:lang w:val="en-US" w:eastAsia="zh-CN"/>
          </w:rPr>
          <w:delText xml:space="preserve"> from NRF.</w:delText>
        </w:r>
      </w:del>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6BAD6B7B" w:rsidR="00551A3F" w:rsidRDefault="00FF6897" w:rsidP="00551A3F">
      <w:pPr>
        <w:pStyle w:val="TH"/>
        <w:rPr>
          <w:lang w:eastAsia="zh-CN"/>
        </w:rPr>
      </w:pPr>
      <w:ins w:id="719" w:author="C4-211537" w:date="2021-03-08T14:46:00Z">
        <w:r>
          <w:object w:dxaOrig="16695" w:dyaOrig="16921" w14:anchorId="759EE468">
            <v:shape id="_x0000_i1033" type="#_x0000_t75" style="width:481.45pt;height:488.35pt" o:ole="">
              <v:imagedata r:id="rId28" o:title=""/>
            </v:shape>
            <o:OLEObject Type="Embed" ProgID="Visio.Drawing.15" ShapeID="_x0000_i1033" DrawAspect="Content" ObjectID="_1676787243" r:id="rId29"/>
          </w:object>
        </w:r>
      </w:ins>
      <w:del w:id="720" w:author="C4-211537" w:date="2021-03-08T14:46:00Z">
        <w:r w:rsidR="000302EB" w:rsidDel="00FF6897">
          <w:object w:dxaOrig="16921" w:dyaOrig="12601" w14:anchorId="3A9B2BB8">
            <v:shape id="_x0000_i1034" type="#_x0000_t75" style="width:481.45pt;height:358.75pt" o:ole="">
              <v:imagedata r:id="rId30" o:title=""/>
            </v:shape>
            <o:OLEObject Type="Embed" ProgID="Visio.Drawing.15" ShapeID="_x0000_i1034" DrawAspect="Content" ObjectID="_1676787244" r:id="rId31"/>
          </w:object>
        </w:r>
      </w:del>
      <w:r w:rsidR="00551A3F">
        <w:fldChar w:fldCharType="begin"/>
      </w:r>
      <w:r w:rsidR="00551A3F">
        <w:fldChar w:fldCharType="end"/>
      </w:r>
      <w:r w:rsidR="00551A3F">
        <w:fldChar w:fldCharType="begin"/>
      </w:r>
      <w:r w:rsidR="00551A3F">
        <w:fldChar w:fldCharType="end"/>
      </w:r>
    </w:p>
    <w:p w14:paraId="3929C91A" w14:textId="0B3A011C" w:rsidR="00551A3F" w:rsidRDefault="00551A3F" w:rsidP="00551A3F">
      <w:pPr>
        <w:pStyle w:val="TF"/>
        <w:rPr>
          <w:lang w:eastAsia="zh-CN"/>
        </w:rPr>
      </w:pPr>
      <w:r w:rsidRPr="00837B1B">
        <w:t>Figure 6.1.2-</w:t>
      </w:r>
      <w:del w:id="721" w:author="C4-211537" w:date="2021-03-08T14:46:00Z">
        <w:r w:rsidR="000302EB" w:rsidDel="00FF6897">
          <w:rPr>
            <w:rFonts w:hint="eastAsia"/>
            <w:lang w:eastAsia="zh-CN"/>
          </w:rPr>
          <w:delText>5</w:delText>
        </w:r>
      </w:del>
      <w:ins w:id="722" w:author="C4-211537" w:date="2021-03-08T14:46:00Z">
        <w:r w:rsidR="00FF6897">
          <w:rPr>
            <w:rFonts w:hint="eastAsia"/>
            <w:lang w:eastAsia="zh-CN"/>
          </w:rPr>
          <w:t>6</w:t>
        </w:r>
      </w:ins>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2AEB6F72"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 xml:space="preserve">SMS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ins w:id="723" w:author="C4-211537" w:date="2021-03-08T14:47:00Z">
        <w:r w:rsidR="00FF6897">
          <w:rPr>
            <w:rFonts w:hint="eastAsia"/>
            <w:lang w:eastAsia="zh-CN"/>
          </w:rPr>
          <w:t xml:space="preserve">service, </w:t>
        </w:r>
        <w:proofErr w:type="spellStart"/>
        <w:r w:rsidR="00FF6897">
          <w:rPr>
            <w:lang w:eastAsia="zh-CN"/>
          </w:rPr>
          <w:t>N</w:t>
        </w:r>
        <w:r w:rsidR="00FF6897">
          <w:rPr>
            <w:rFonts w:hint="eastAsia"/>
            <w:lang w:eastAsia="zh-CN"/>
          </w:rPr>
          <w:t>router</w:t>
        </w:r>
        <w:r w:rsidR="00FF6897">
          <w:rPr>
            <w:lang w:eastAsia="zh-CN"/>
          </w:rPr>
          <w:t>_SMSSubmit</w:t>
        </w:r>
        <w:proofErr w:type="spellEnd"/>
        <w:r w:rsidR="00FF6897">
          <w:rPr>
            <w:rFonts w:hint="eastAsia"/>
            <w:lang w:eastAsia="zh-CN"/>
          </w:rPr>
          <w:t xml:space="preserve"> service </w:t>
        </w:r>
      </w:ins>
      <w:r w:rsidR="000302EB">
        <w:rPr>
          <w:rFonts w:hint="eastAsia"/>
          <w:lang w:eastAsia="zh-CN"/>
        </w:rPr>
        <w:t xml:space="preserve">and </w:t>
      </w:r>
      <w:proofErr w:type="spellStart"/>
      <w:ins w:id="724" w:author="C4-211537" w:date="2021-03-08T14:47:00Z">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ins>
      <w:proofErr w:type="spellEnd"/>
      <w:del w:id="725" w:author="C4-211537" w:date="2021-03-08T14:47:00Z">
        <w:r w:rsidR="000302EB" w:rsidDel="00FF6897">
          <w:rPr>
            <w:lang w:eastAsia="zh-CN"/>
          </w:rPr>
          <w:delText>N</w:delText>
        </w:r>
        <w:r w:rsidR="000302EB" w:rsidDel="00FF6897">
          <w:rPr>
            <w:rFonts w:hint="eastAsia"/>
            <w:lang w:eastAsia="zh-CN"/>
          </w:rPr>
          <w:delText>router</w:delText>
        </w:r>
        <w:r w:rsidR="000302EB" w:rsidDel="00FF6897">
          <w:rPr>
            <w:lang w:eastAsia="zh-CN"/>
          </w:rPr>
          <w:delText>_</w:delText>
        </w:r>
        <w:r w:rsidR="000302EB" w:rsidDel="00FF6897">
          <w:rPr>
            <w:rFonts w:hint="eastAsia"/>
            <w:lang w:eastAsia="zh-CN"/>
          </w:rPr>
          <w:delText>SmsRoutingInfo</w:delText>
        </w:r>
      </w:del>
      <w:r w:rsidR="000302EB">
        <w:rPr>
          <w:rFonts w:hint="eastAsia"/>
          <w:lang w:eastAsia="zh-CN"/>
        </w:rPr>
        <w:t xml:space="preserve"> service</w:t>
      </w:r>
      <w:r>
        <w:rPr>
          <w:rFonts w:hint="eastAsia"/>
          <w:lang w:eastAsia="zh-CN"/>
        </w:rPr>
        <w:t xml:space="preserve"> </w:t>
      </w:r>
      <w:del w:id="726" w:author="C4-211537" w:date="2021-03-08T14:47:00Z">
        <w:r w:rsidDel="00FF6897">
          <w:rPr>
            <w:rFonts w:hint="eastAsia"/>
            <w:lang w:eastAsia="zh-CN"/>
          </w:rPr>
          <w:delText xml:space="preserve">service </w:delText>
        </w:r>
      </w:del>
      <w:r>
        <w:rPr>
          <w:rFonts w:hint="eastAsia"/>
          <w:lang w:eastAsia="zh-CN"/>
        </w:rPr>
        <w:t>in</w:t>
      </w:r>
      <w:proofErr w:type="gramEnd"/>
      <w:r>
        <w:rPr>
          <w:rFonts w:hint="eastAsia"/>
          <w:lang w:eastAsia="zh-CN"/>
        </w:rPr>
        <w:t xml:space="preserve"> NRF</w:t>
      </w:r>
      <w:r w:rsidRPr="008C3120">
        <w:rPr>
          <w:lang w:eastAsia="zh-CN"/>
        </w:rPr>
        <w:t>.</w:t>
      </w:r>
    </w:p>
    <w:p w14:paraId="1DCF40CC" w14:textId="0B47B10D" w:rsidR="00551A3F" w:rsidRPr="00852E1B" w:rsidRDefault="00551A3F" w:rsidP="00551A3F">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6154437A" w:rsidR="00551A3F" w:rsidRDefault="000302EB" w:rsidP="00551A3F">
      <w:pPr>
        <w:pStyle w:val="B1"/>
        <w:rPr>
          <w:ins w:id="727" w:author="C4-211537" w:date="2021-03-08T14:48:00Z"/>
          <w:lang w:eastAsia="zh-CN"/>
        </w:rPr>
      </w:pPr>
      <w:r>
        <w:rPr>
          <w:rFonts w:hint="eastAsia"/>
          <w:lang w:eastAsia="zh-CN"/>
        </w:rPr>
        <w:t>3</w:t>
      </w:r>
      <w:r w:rsidR="00551A3F">
        <w:rPr>
          <w:lang w:eastAsia="zh-CN"/>
        </w:rPr>
        <w:tab/>
      </w:r>
      <w:r w:rsidR="00551A3F">
        <w:rPr>
          <w:rFonts w:hint="eastAsia"/>
          <w:lang w:eastAsia="zh-CN"/>
        </w:rPr>
        <w:t xml:space="preserve">SMS-GMSC </w:t>
      </w:r>
      <w:ins w:id="728" w:author="C4-211537" w:date="2021-03-08T14:48:00Z">
        <w:r w:rsidR="00FF6897">
          <w:rPr>
            <w:rFonts w:hint="eastAsia"/>
            <w:lang w:eastAsia="zh-CN"/>
          </w:rPr>
          <w:t xml:space="preserve">discovers </w:t>
        </w:r>
        <w:proofErr w:type="spellStart"/>
        <w:r w:rsidR="00FF6897" w:rsidRPr="00C559D2">
          <w:rPr>
            <w:lang w:eastAsia="zh-CN"/>
          </w:rPr>
          <w:t>N</w:t>
        </w:r>
        <w:r w:rsidR="00FF6897">
          <w:rPr>
            <w:rFonts w:hint="eastAsia"/>
            <w:lang w:eastAsia="zh-CN"/>
          </w:rPr>
          <w:t>router</w:t>
        </w:r>
        <w:r w:rsidR="00FF6897" w:rsidRPr="00C559D2">
          <w:rPr>
            <w:lang w:eastAsia="zh-CN"/>
          </w:rPr>
          <w:t>_SMSDelivery</w:t>
        </w:r>
        <w:proofErr w:type="spellEnd"/>
        <w:r w:rsidR="00FF6897" w:rsidRPr="00C559D2">
          <w:rPr>
            <w:lang w:eastAsia="zh-CN"/>
          </w:rPr>
          <w:t xml:space="preserve"> service from NRF</w:t>
        </w:r>
      </w:ins>
      <w:del w:id="729" w:author="C4-211537" w:date="2021-03-08T14:48:00Z">
        <w:r w:rsidR="00551A3F" w:rsidDel="00FF6897">
          <w:rPr>
            <w:rFonts w:hint="eastAsia"/>
            <w:lang w:eastAsia="zh-CN"/>
          </w:rPr>
          <w:delText>forwards short message to SMSF through SMS Router</w:delText>
        </w:r>
      </w:del>
      <w:r w:rsidR="00551A3F">
        <w:rPr>
          <w:rFonts w:hint="eastAsia"/>
          <w:lang w:eastAsia="zh-CN"/>
        </w:rPr>
        <w:t>.</w:t>
      </w:r>
    </w:p>
    <w:p w14:paraId="308B2E92" w14:textId="77777777" w:rsidR="00FF6897" w:rsidRDefault="00FF6897" w:rsidP="00FF6897">
      <w:pPr>
        <w:pStyle w:val="B1"/>
        <w:rPr>
          <w:ins w:id="730" w:author="C4-211537" w:date="2021-03-08T14:48:00Z"/>
          <w:lang w:eastAsia="zh-CN"/>
        </w:rPr>
      </w:pPr>
      <w:ins w:id="731" w:author="C4-211537" w:date="2021-03-08T14:48:00Z">
        <w:r>
          <w:rPr>
            <w:rFonts w:hint="eastAsia"/>
            <w:lang w:eastAsia="zh-CN"/>
          </w:rPr>
          <w:t>4</w:t>
        </w:r>
        <w:r>
          <w:rPr>
            <w:lang w:eastAsia="zh-CN"/>
          </w:rPr>
          <w:tab/>
        </w:r>
        <w:r>
          <w:rPr>
            <w:rFonts w:hint="eastAsia"/>
            <w:lang w:eastAsia="zh-CN"/>
          </w:rPr>
          <w:t>SMS-GMSC to SMS Router:</w:t>
        </w:r>
        <w:r w:rsidRPr="000302EB">
          <w:rPr>
            <w:lang w:eastAsia="zh-CN"/>
          </w:rPr>
          <w:t xml:space="preserve">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ins>
    </w:p>
    <w:p w14:paraId="55581E31" w14:textId="4B04C32F" w:rsidR="00FF6897" w:rsidRPr="00FF6897" w:rsidRDefault="00FF6897" w:rsidP="00551A3F">
      <w:pPr>
        <w:pStyle w:val="B1"/>
        <w:rPr>
          <w:lang w:eastAsia="zh-CN"/>
        </w:rPr>
      </w:pPr>
      <w:ins w:id="732" w:author="C4-211537" w:date="2021-03-08T14:48:00Z">
        <w:r>
          <w:rPr>
            <w:rFonts w:hint="eastAsia"/>
            <w:lang w:eastAsia="zh-CN"/>
          </w:rPr>
          <w:t>5</w:t>
        </w:r>
        <w:r>
          <w:rPr>
            <w:lang w:eastAsia="zh-CN"/>
          </w:rPr>
          <w:tab/>
        </w:r>
        <w:r>
          <w:rPr>
            <w:rFonts w:hint="eastAsia"/>
            <w:lang w:eastAsia="zh-CN"/>
          </w:rPr>
          <w:t xml:space="preserve">SMS Router to SMS-GMSC: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ins>
    </w:p>
    <w:p w14:paraId="519180E2" w14:textId="6DBBDD23" w:rsidR="00551A3F" w:rsidRPr="00852E1B" w:rsidRDefault="000302EB" w:rsidP="00551A3F">
      <w:pPr>
        <w:pStyle w:val="B1"/>
        <w:rPr>
          <w:lang w:eastAsia="zh-CN"/>
        </w:rPr>
      </w:pPr>
      <w:del w:id="733" w:author="C4-211537" w:date="2021-03-08T14:53:00Z">
        <w:r w:rsidDel="00FF6897">
          <w:rPr>
            <w:rFonts w:hint="eastAsia"/>
            <w:lang w:eastAsia="zh-CN"/>
          </w:rPr>
          <w:delText>4</w:delText>
        </w:r>
      </w:del>
      <w:ins w:id="734" w:author="C4-211537" w:date="2021-03-08T14:53:00Z">
        <w:r w:rsidR="00FF6897">
          <w:rPr>
            <w:rFonts w:hint="eastAsia"/>
            <w:lang w:eastAsia="zh-CN"/>
          </w:rPr>
          <w:t>6</w:t>
        </w:r>
      </w:ins>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27DA6FB6" w:rsidR="00551A3F" w:rsidRDefault="000302EB" w:rsidP="00551A3F">
      <w:pPr>
        <w:pStyle w:val="B1"/>
        <w:rPr>
          <w:lang w:eastAsia="zh-CN"/>
        </w:rPr>
      </w:pPr>
      <w:del w:id="735" w:author="C4-211537" w:date="2021-03-08T14:53:00Z">
        <w:r w:rsidDel="00FF6897">
          <w:rPr>
            <w:rFonts w:hint="eastAsia"/>
            <w:lang w:eastAsia="zh-CN"/>
          </w:rPr>
          <w:delText>5</w:delText>
        </w:r>
      </w:del>
      <w:ins w:id="736" w:author="C4-211537" w:date="2021-03-08T14:53:00Z">
        <w:r w:rsidR="00FF6897">
          <w:rPr>
            <w:rFonts w:hint="eastAsia"/>
            <w:lang w:eastAsia="zh-CN"/>
          </w:rPr>
          <w:t>7</w:t>
        </w:r>
      </w:ins>
      <w:r w:rsidR="00551A3F">
        <w:rPr>
          <w:lang w:eastAsia="zh-CN"/>
        </w:rPr>
        <w:tab/>
      </w:r>
      <w:r w:rsidR="00551A3F">
        <w:rPr>
          <w:rFonts w:hint="eastAsia"/>
          <w:lang w:eastAsia="zh-CN"/>
        </w:rPr>
        <w:t>SMS Router to SMSF</w:t>
      </w:r>
      <w:r>
        <w:rPr>
          <w:rFonts w:hint="eastAsia"/>
          <w:lang w:eastAsia="zh-CN"/>
        </w:rPr>
        <w:t>:</w:t>
      </w:r>
      <w:r w:rsidRPr="000302EB">
        <w:rPr>
          <w:lang w:eastAsia="zh-CN"/>
        </w:rPr>
        <w:t xml:space="preserve">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r w:rsidR="00551A3F">
        <w:rPr>
          <w:rFonts w:hint="eastAsia"/>
          <w:lang w:eastAsia="zh-CN"/>
        </w:rPr>
        <w:t>.</w:t>
      </w:r>
    </w:p>
    <w:p w14:paraId="6C218443" w14:textId="77710422" w:rsidR="000302EB" w:rsidRPr="00852E1B" w:rsidRDefault="000302EB" w:rsidP="00551A3F">
      <w:pPr>
        <w:pStyle w:val="B1"/>
        <w:rPr>
          <w:lang w:eastAsia="zh-CN"/>
        </w:rPr>
      </w:pPr>
      <w:del w:id="737" w:author="C4-211537" w:date="2021-03-08T14:54:00Z">
        <w:r w:rsidDel="00FF6897">
          <w:rPr>
            <w:rFonts w:hint="eastAsia"/>
            <w:lang w:eastAsia="zh-CN"/>
          </w:rPr>
          <w:lastRenderedPageBreak/>
          <w:delText>6</w:delText>
        </w:r>
      </w:del>
      <w:ins w:id="738" w:author="C4-211537" w:date="2021-03-08T14:54:00Z">
        <w:r w:rsidR="00FF6897">
          <w:rPr>
            <w:rFonts w:hint="eastAsia"/>
            <w:lang w:eastAsia="zh-CN"/>
          </w:rPr>
          <w:t>8</w:t>
        </w:r>
      </w:ins>
      <w:r>
        <w:rPr>
          <w:lang w:eastAsia="zh-CN"/>
        </w:rPr>
        <w:tab/>
      </w:r>
      <w:r>
        <w:rPr>
          <w:rFonts w:hint="eastAsia"/>
          <w:lang w:eastAsia="zh-CN"/>
        </w:rPr>
        <w:t xml:space="preserve">SMSF to SMS Router: </w:t>
      </w:r>
      <w:proofErr w:type="spellStart"/>
      <w:r w:rsidRPr="00D178A2">
        <w:rPr>
          <w:lang w:eastAsia="zh-CN"/>
        </w:rPr>
        <w:t>Nsmsf_SMSDelivery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7F310745" w14:textId="0CA5F0B5" w:rsidR="00551A3F" w:rsidRDefault="000302EB" w:rsidP="00551A3F">
      <w:pPr>
        <w:pStyle w:val="B1"/>
        <w:rPr>
          <w:lang w:eastAsia="zh-CN"/>
        </w:rPr>
      </w:pPr>
      <w:del w:id="739" w:author="C4-211537" w:date="2021-03-08T14:54:00Z">
        <w:r w:rsidDel="00FF6897">
          <w:rPr>
            <w:rFonts w:hint="eastAsia"/>
            <w:lang w:eastAsia="zh-CN"/>
          </w:rPr>
          <w:delText>7</w:delText>
        </w:r>
      </w:del>
      <w:ins w:id="740" w:author="C4-211537" w:date="2021-03-08T14:54:00Z">
        <w:r w:rsidR="00FF6897">
          <w:rPr>
            <w:rFonts w:hint="eastAsia"/>
            <w:lang w:eastAsia="zh-CN"/>
          </w:rPr>
          <w:t>9</w:t>
        </w:r>
      </w:ins>
      <w:r w:rsidR="00551A3F">
        <w:rPr>
          <w:lang w:eastAsia="zh-CN"/>
        </w:rPr>
        <w:tab/>
      </w:r>
      <w:r w:rsidR="00551A3F">
        <w:rPr>
          <w:rFonts w:hint="eastAsia"/>
          <w:lang w:eastAsia="zh-CN"/>
        </w:rPr>
        <w:t>SMSF transfers message to UE.</w:t>
      </w:r>
    </w:p>
    <w:p w14:paraId="16F0E87E" w14:textId="0DCA5678" w:rsidR="000302EB" w:rsidRDefault="000302EB" w:rsidP="000302EB">
      <w:pPr>
        <w:pStyle w:val="B1"/>
        <w:rPr>
          <w:lang w:eastAsia="zh-CN"/>
        </w:rPr>
      </w:pPr>
      <w:del w:id="741" w:author="C4-211537" w:date="2021-03-08T14:54:00Z">
        <w:r w:rsidDel="00DE4DDA">
          <w:rPr>
            <w:rFonts w:hint="eastAsia"/>
            <w:lang w:eastAsia="zh-CN"/>
          </w:rPr>
          <w:delText>8</w:delText>
        </w:r>
      </w:del>
      <w:ins w:id="742" w:author="C4-211537" w:date="2021-03-08T14:54:00Z">
        <w:r w:rsidR="00DE4DDA">
          <w:rPr>
            <w:rFonts w:hint="eastAsia"/>
            <w:lang w:eastAsia="zh-CN"/>
          </w:rPr>
          <w:t>10</w:t>
        </w:r>
      </w:ins>
      <w:r>
        <w:rPr>
          <w:lang w:eastAsia="zh-CN"/>
        </w:rPr>
        <w:tab/>
      </w:r>
      <w:r>
        <w:rPr>
          <w:rFonts w:hint="eastAsia"/>
          <w:lang w:eastAsia="zh-CN"/>
        </w:rPr>
        <w:t xml:space="preserve">SMSF to SMS Router: </w:t>
      </w:r>
      <w:proofErr w:type="spellStart"/>
      <w:r w:rsidRPr="00D91F3E">
        <w:rPr>
          <w:lang w:eastAsia="zh-CN"/>
        </w:rPr>
        <w:t>Nrouter_SMSSubmit</w:t>
      </w:r>
      <w:proofErr w:type="spellEnd"/>
      <w:r>
        <w:rPr>
          <w:rFonts w:hint="eastAsia"/>
          <w:lang w:eastAsia="zh-CN"/>
        </w:rPr>
        <w:t xml:space="preserve"> service request, and transfer MT SMS Delivery Report.</w:t>
      </w:r>
    </w:p>
    <w:p w14:paraId="3313D828" w14:textId="56C348B1" w:rsidR="000302EB" w:rsidRPr="00852E1B" w:rsidRDefault="000302EB" w:rsidP="00551A3F">
      <w:pPr>
        <w:pStyle w:val="B1"/>
        <w:rPr>
          <w:lang w:eastAsia="zh-CN"/>
        </w:rPr>
      </w:pPr>
      <w:del w:id="743" w:author="C4-211537" w:date="2021-03-08T14:54:00Z">
        <w:r w:rsidDel="00DE4DDA">
          <w:rPr>
            <w:rFonts w:hint="eastAsia"/>
            <w:lang w:eastAsia="zh-CN"/>
          </w:rPr>
          <w:delText>9</w:delText>
        </w:r>
      </w:del>
      <w:ins w:id="744" w:author="C4-211537" w:date="2021-03-08T14:54:00Z">
        <w:r w:rsidR="00DE4DDA">
          <w:rPr>
            <w:rFonts w:hint="eastAsia"/>
            <w:lang w:eastAsia="zh-CN"/>
          </w:rPr>
          <w:t>11</w:t>
        </w:r>
      </w:ins>
      <w:r>
        <w:rPr>
          <w:lang w:eastAsia="zh-CN"/>
        </w:rPr>
        <w:tab/>
      </w:r>
      <w:r>
        <w:rPr>
          <w:rFonts w:hint="eastAsia"/>
          <w:lang w:eastAsia="zh-CN"/>
        </w:rPr>
        <w:t xml:space="preserve">SMS Router to SMSF: </w:t>
      </w:r>
      <w:proofErr w:type="spellStart"/>
      <w:r w:rsidRPr="00D91F3E">
        <w:rPr>
          <w:lang w:eastAsia="zh-CN"/>
        </w:rPr>
        <w:t>Nrouter_SMSSubmit</w:t>
      </w:r>
      <w:proofErr w:type="spellEnd"/>
      <w:r>
        <w:rPr>
          <w:rFonts w:hint="eastAsia"/>
          <w:lang w:eastAsia="zh-CN"/>
        </w:rPr>
        <w:t xml:space="preserve"> service response.</w:t>
      </w:r>
    </w:p>
    <w:p w14:paraId="42A9509E" w14:textId="77777777" w:rsidR="00DE4DDA" w:rsidRDefault="00DE4DDA" w:rsidP="00DE4DDA">
      <w:pPr>
        <w:pStyle w:val="B1"/>
        <w:rPr>
          <w:ins w:id="745" w:author="C4-211537" w:date="2021-03-08T14:54:00Z"/>
          <w:lang w:eastAsia="zh-CN"/>
        </w:rPr>
      </w:pPr>
      <w:ins w:id="746" w:author="C4-211537" w:date="2021-03-08T14:54:00Z">
        <w:r>
          <w:rPr>
            <w:rFonts w:hint="eastAsia"/>
            <w:lang w:eastAsia="zh-CN"/>
          </w:rPr>
          <w:t>12</w:t>
        </w:r>
        <w:r>
          <w:rPr>
            <w:lang w:eastAsia="zh-CN"/>
          </w:rPr>
          <w:tab/>
        </w:r>
        <w:r>
          <w:rPr>
            <w:rFonts w:hint="eastAsia"/>
            <w:lang w:eastAsia="zh-CN"/>
          </w:rPr>
          <w:t xml:space="preserve">SMS Router to SMS-GMSC: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request, and transfer MT SMS Delivery Report.</w:t>
        </w:r>
      </w:ins>
    </w:p>
    <w:p w14:paraId="7486980F" w14:textId="77777777" w:rsidR="00DE4DDA" w:rsidRPr="001A6D0C" w:rsidRDefault="00DE4DDA" w:rsidP="00DE4DDA">
      <w:pPr>
        <w:pStyle w:val="B1"/>
        <w:rPr>
          <w:ins w:id="747" w:author="C4-211537" w:date="2021-03-08T14:54:00Z"/>
          <w:lang w:eastAsia="zh-CN"/>
        </w:rPr>
      </w:pPr>
      <w:ins w:id="748" w:author="C4-211537" w:date="2021-03-08T14:54:00Z">
        <w:r>
          <w:rPr>
            <w:rFonts w:hint="eastAsia"/>
            <w:lang w:eastAsia="zh-CN"/>
          </w:rPr>
          <w:t>13</w:t>
        </w:r>
        <w:r>
          <w:rPr>
            <w:lang w:eastAsia="zh-CN"/>
          </w:rPr>
          <w:tab/>
        </w:r>
        <w:r>
          <w:rPr>
            <w:rFonts w:hint="eastAsia"/>
            <w:lang w:eastAsia="zh-CN"/>
          </w:rPr>
          <w:t xml:space="preserve">SMS-GMSC to SMS Router: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response.</w:t>
        </w:r>
      </w:ins>
    </w:p>
    <w:p w14:paraId="55E54010" w14:textId="60D76778" w:rsidR="00551A3F" w:rsidDel="00DE4DDA" w:rsidRDefault="000302EB" w:rsidP="00551A3F">
      <w:pPr>
        <w:pStyle w:val="B1"/>
        <w:rPr>
          <w:del w:id="749" w:author="C4-211537" w:date="2021-03-08T14:54:00Z"/>
          <w:lang w:eastAsia="zh-CN"/>
        </w:rPr>
      </w:pPr>
      <w:del w:id="750" w:author="C4-211537" w:date="2021-03-08T14:54:00Z">
        <w:r w:rsidDel="00DE4DDA">
          <w:rPr>
            <w:rFonts w:hint="eastAsia"/>
            <w:lang w:eastAsia="zh-CN"/>
          </w:rPr>
          <w:delText>10</w:delText>
        </w:r>
        <w:r w:rsidR="00551A3F" w:rsidDel="00DE4DDA">
          <w:rPr>
            <w:lang w:eastAsia="zh-CN"/>
          </w:rPr>
          <w:tab/>
        </w:r>
        <w:r w:rsidR="00551A3F" w:rsidDel="00DE4DDA">
          <w:rPr>
            <w:rFonts w:hint="eastAsia"/>
            <w:lang w:eastAsia="zh-CN"/>
          </w:rPr>
          <w:delText>SMS Router sends Delivery Report to SMS-GMSC.</w:delText>
        </w:r>
      </w:del>
    </w:p>
    <w:p w14:paraId="56D77ADB" w14:textId="43C94581" w:rsidR="00551A3F" w:rsidRDefault="000302EB" w:rsidP="00551A3F">
      <w:pPr>
        <w:pStyle w:val="B1"/>
        <w:rPr>
          <w:lang w:eastAsia="zh-CN"/>
        </w:rPr>
      </w:pPr>
      <w:del w:id="751" w:author="C4-211537" w:date="2021-03-08T14:54:00Z">
        <w:r w:rsidDel="00DE4DDA">
          <w:rPr>
            <w:rFonts w:hint="eastAsia"/>
            <w:lang w:eastAsia="zh-CN"/>
          </w:rPr>
          <w:delText>11</w:delText>
        </w:r>
      </w:del>
      <w:ins w:id="752" w:author="C4-211537" w:date="2021-03-08T14:54:00Z">
        <w:r w:rsidR="00DE4DDA">
          <w:rPr>
            <w:rFonts w:hint="eastAsia"/>
            <w:lang w:eastAsia="zh-CN"/>
          </w:rPr>
          <w:t>14</w:t>
        </w:r>
      </w:ins>
      <w:r w:rsidR="00551A3F">
        <w:rPr>
          <w:lang w:eastAsia="zh-CN"/>
        </w:rPr>
        <w:tab/>
      </w:r>
      <w:r w:rsidR="00551A3F">
        <w:rPr>
          <w:rFonts w:hint="eastAsia"/>
          <w:lang w:eastAsia="zh-CN"/>
        </w:rPr>
        <w:t>SMS-GMSC sends SM-Delivery Report Status to UDM.</w:t>
      </w:r>
    </w:p>
    <w:p w14:paraId="2391039E" w14:textId="161D4DF0" w:rsidR="00C719E3" w:rsidRDefault="00C719E3" w:rsidP="00551A3F">
      <w:pPr>
        <w:pStyle w:val="B1"/>
        <w:rPr>
          <w:lang w:eastAsia="zh-CN"/>
        </w:rPr>
      </w:pPr>
      <w:del w:id="753" w:author="C4-211537" w:date="2021-03-08T14:54:00Z">
        <w:r w:rsidDel="00DE4DDA">
          <w:rPr>
            <w:rFonts w:hint="eastAsia"/>
            <w:lang w:eastAsia="zh-CN"/>
          </w:rPr>
          <w:delText>12</w:delText>
        </w:r>
      </w:del>
      <w:ins w:id="754" w:author="C4-211537" w:date="2021-03-08T14:54:00Z">
        <w:r w:rsidR="00DE4DDA">
          <w:rPr>
            <w:rFonts w:hint="eastAsia"/>
            <w:lang w:eastAsia="zh-CN"/>
          </w:rPr>
          <w:t>15</w:t>
        </w:r>
      </w:ins>
      <w:r>
        <w:rPr>
          <w:lang w:eastAsia="zh-CN"/>
        </w:rPr>
        <w:tab/>
      </w:r>
      <w:r>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5" type="#_x0000_t75" style="width:481.45pt;height:201.6pt" o:ole="">
            <v:imagedata r:id="rId32" o:title=""/>
          </v:shape>
          <o:OLEObject Type="Embed" ProgID="Visio.Drawing.15" ShapeID="_x0000_i1035" DrawAspect="Content" ObjectID="_1676787245" r:id="rId33"/>
        </w:object>
      </w:r>
    </w:p>
    <w:p w14:paraId="1BAE24E3" w14:textId="5CE324C7" w:rsidR="00C719E3" w:rsidRDefault="00C719E3" w:rsidP="00C719E3">
      <w:pPr>
        <w:pStyle w:val="TF"/>
        <w:rPr>
          <w:lang w:eastAsia="zh-CN"/>
        </w:rPr>
      </w:pPr>
      <w:r w:rsidRPr="00837B1B">
        <w:t>Figure 6.1.2-</w:t>
      </w:r>
      <w:del w:id="755" w:author="C4-211537" w:date="2021-03-08T14:46:00Z">
        <w:r w:rsidDel="00FF6897">
          <w:rPr>
            <w:rFonts w:hint="eastAsia"/>
            <w:lang w:eastAsia="zh-CN"/>
          </w:rPr>
          <w:delText>6</w:delText>
        </w:r>
      </w:del>
      <w:ins w:id="756" w:author="C4-211537" w:date="2021-03-08T14:46:00Z">
        <w:r w:rsidR="00FF6897">
          <w:rPr>
            <w:rFonts w:hint="eastAsia"/>
            <w:lang w:eastAsia="zh-CN"/>
          </w:rPr>
          <w:t>7</w:t>
        </w:r>
      </w:ins>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02C9DF6D" w14:textId="288B7DEF" w:rsidR="00C719E3" w:rsidRPr="00852E1B" w:rsidRDefault="00C719E3" w:rsidP="00C719E3">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ins w:id="757" w:author="C4-211537" w:date="2021-03-08T14:55:00Z">
        <w:r w:rsidR="00DE4DDA">
          <w:rPr>
            <w:rFonts w:hint="eastAsia"/>
            <w:lang w:eastAsia="zh-CN"/>
          </w:rPr>
          <w:t>SMS-</w:t>
        </w:r>
      </w:ins>
      <w:r>
        <w:rPr>
          <w:rFonts w:hint="eastAsia"/>
          <w:lang w:eastAsia="zh-CN"/>
        </w:rPr>
        <w:t xml:space="preserve">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lastRenderedPageBreak/>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Default="00C719E3" w:rsidP="00852E1B">
      <w:pPr>
        <w:rPr>
          <w:ins w:id="758" w:author="C4-211537" w:date="2021-03-08T14:55:00Z"/>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ins w:id="759" w:author="C4-211537" w:date="2021-03-08T14:55:00Z">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ins>
      <w:ins w:id="760" w:author="C4-211757" w:date="2021-03-08T16:46:00Z">
        <w:r w:rsidR="00FD3DCE">
          <w:rPr>
            <w:rFonts w:hint="eastAsia"/>
            <w:lang w:eastAsia="zh-CN"/>
          </w:rPr>
          <w:t>10</w:t>
        </w:r>
      </w:ins>
      <w:ins w:id="761" w:author="C4-211537" w:date="2021-03-08T14:55:00Z">
        <w:r>
          <w:rPr>
            <w:lang w:eastAsia="zh-CN"/>
          </w:rPr>
          <w:t>]</w:t>
        </w:r>
        <w:r>
          <w:rPr>
            <w:rFonts w:hint="eastAsia"/>
            <w:lang w:eastAsia="zh-CN"/>
          </w:rPr>
          <w:t xml:space="preserve"> and solution#3 in TR</w:t>
        </w:r>
        <w:r>
          <w:rPr>
            <w:lang w:eastAsia="zh-CN"/>
          </w:rPr>
          <w:t> </w:t>
        </w:r>
        <w:r>
          <w:rPr>
            <w:rFonts w:hint="eastAsia"/>
            <w:lang w:eastAsia="zh-CN"/>
          </w:rPr>
          <w:t>29.829.</w:t>
        </w:r>
      </w:ins>
    </w:p>
    <w:p w14:paraId="21993A74" w14:textId="3E6DACCE" w:rsidR="00C719E3" w:rsidRPr="00C719E3" w:rsidDel="00DE4DDA" w:rsidRDefault="00C719E3" w:rsidP="00551A3F">
      <w:pPr>
        <w:pStyle w:val="EditorsNote"/>
        <w:ind w:left="1560" w:hanging="1276"/>
        <w:rPr>
          <w:del w:id="762" w:author="C4-211537" w:date="2021-03-08T14:55:00Z"/>
          <w:iCs/>
          <w:lang w:val="x-none" w:eastAsia="zh-CN"/>
        </w:rPr>
      </w:pPr>
      <w:del w:id="763" w:author="C4-211537" w:date="2021-03-08T14:55:00Z">
        <w:r w:rsidRPr="00CA7D4C" w:rsidDel="00DE4DDA">
          <w:rPr>
            <w:lang w:val="x-none"/>
          </w:rPr>
          <w:delText>Editor's note:</w:delText>
        </w:r>
        <w:r w:rsidRPr="00CA7D4C" w:rsidDel="00DE4DDA">
          <w:rPr>
            <w:lang w:val="x-none"/>
          </w:rPr>
          <w:tab/>
        </w:r>
        <w:r w:rsidDel="00DE4DDA">
          <w:rPr>
            <w:rFonts w:hint="eastAsia"/>
            <w:lang w:val="x-none" w:eastAsia="zh-CN"/>
          </w:rPr>
          <w:delText>The Inter PLMN roaming case</w:delText>
        </w:r>
        <w:r w:rsidRPr="00CA7D4C" w:rsidDel="00DE4DDA">
          <w:rPr>
            <w:rFonts w:hint="eastAsia"/>
            <w:lang w:val="x-none" w:eastAsia="zh-CN"/>
          </w:rPr>
          <w:delText xml:space="preserve"> is FFS</w:delText>
        </w:r>
        <w:r w:rsidRPr="00CA7D4C" w:rsidDel="00DE4DDA">
          <w:rPr>
            <w:lang w:val="x-none"/>
          </w:rPr>
          <w:delText>.</w:delText>
        </w:r>
      </w:del>
    </w:p>
    <w:p w14:paraId="0E643F4C" w14:textId="77777777" w:rsidR="00551A3F" w:rsidRDefault="00551A3F" w:rsidP="00551A3F">
      <w:pPr>
        <w:pStyle w:val="3"/>
        <w:rPr>
          <w:lang w:eastAsia="zh-CN"/>
        </w:rPr>
      </w:pPr>
      <w:bookmarkStart w:id="764" w:name="_Toc56500567"/>
      <w:bookmarkStart w:id="765" w:name="_Toc57303926"/>
      <w:bookmarkStart w:id="766" w:name="_Toc66113570"/>
      <w:bookmarkStart w:id="767" w:name="_Toc66173033"/>
      <w:r>
        <w:t>6.</w:t>
      </w:r>
      <w:r>
        <w:rPr>
          <w:rFonts w:hint="eastAsia"/>
          <w:lang w:eastAsia="zh-CN"/>
        </w:rPr>
        <w:t>1</w:t>
      </w:r>
      <w:r>
        <w:t>.3</w:t>
      </w:r>
      <w:r w:rsidRPr="00CF5B98">
        <w:rPr>
          <w:lang w:eastAsia="zh-CN"/>
        </w:rPr>
        <w:tab/>
      </w:r>
      <w:r>
        <w:rPr>
          <w:rFonts w:hint="eastAsia"/>
          <w:lang w:eastAsia="zh-CN"/>
        </w:rPr>
        <w:t>Unsuccessful MT SMS message transfer</w:t>
      </w:r>
      <w:bookmarkEnd w:id="764"/>
      <w:bookmarkEnd w:id="765"/>
      <w:bookmarkEnd w:id="766"/>
      <w:bookmarkEnd w:id="767"/>
    </w:p>
    <w:p w14:paraId="36DD0134" w14:textId="77777777" w:rsidR="00D028B5" w:rsidRPr="00A45538" w:rsidRDefault="00D028B5" w:rsidP="00D028B5">
      <w:pPr>
        <w:keepNext/>
        <w:keepLines/>
        <w:spacing w:before="60"/>
        <w:jc w:val="center"/>
        <w:rPr>
          <w:rFonts w:ascii="Arial" w:eastAsia="宋体" w:hAnsi="Arial"/>
          <w:b/>
        </w:rPr>
      </w:pPr>
      <w:r w:rsidRPr="00A45538">
        <w:rPr>
          <w:rFonts w:ascii="Arial" w:eastAsia="宋体" w:hAnsi="Arial"/>
          <w:b/>
        </w:rPr>
        <w:object w:dxaOrig="8680" w:dyaOrig="2130" w14:anchorId="7B851C14">
          <v:shape id="_x0000_i1036" type="#_x0000_t75" style="width:435.15pt;height:106.45pt" o:ole="">
            <v:imagedata r:id="rId34" o:title=""/>
          </v:shape>
          <o:OLEObject Type="Embed" ProgID="Visio.Drawing.15" ShapeID="_x0000_i1036" DrawAspect="Content" ObjectID="_1676787246" r:id="rId35"/>
        </w:object>
      </w:r>
    </w:p>
    <w:p w14:paraId="57840361" w14:textId="77777777" w:rsidR="00D028B5" w:rsidRPr="00A45538" w:rsidRDefault="00D028B5" w:rsidP="00D028B5">
      <w:pPr>
        <w:keepLines/>
        <w:spacing w:after="240"/>
        <w:jc w:val="center"/>
        <w:rPr>
          <w:rFonts w:ascii="Arial" w:eastAsia="宋体" w:hAnsi="Arial"/>
          <w:b/>
        </w:rPr>
      </w:pPr>
      <w:r w:rsidRPr="00A45538">
        <w:rPr>
          <w:rFonts w:ascii="Arial" w:eastAsia="宋体" w:hAnsi="Arial"/>
          <w:b/>
        </w:rPr>
        <w:t xml:space="preserve">Figure </w:t>
      </w:r>
      <w:r>
        <w:rPr>
          <w:rFonts w:ascii="Arial" w:eastAsia="宋体" w:hAnsi="Arial"/>
          <w:b/>
        </w:rPr>
        <w:t>6</w:t>
      </w:r>
      <w:r w:rsidRPr="00A45538">
        <w:rPr>
          <w:rFonts w:ascii="Arial" w:eastAsia="宋体" w:hAnsi="Arial"/>
          <w:b/>
        </w:rPr>
        <w:t xml:space="preserve">.1-1 </w:t>
      </w:r>
      <w:r>
        <w:rPr>
          <w:rFonts w:ascii="Arial" w:eastAsia="宋体" w:hAnsi="Arial"/>
          <w:b/>
        </w:rPr>
        <w:t xml:space="preserve">Example of MT SMS delivery via the </w:t>
      </w:r>
      <w:proofErr w:type="spellStart"/>
      <w:r>
        <w:rPr>
          <w:rFonts w:ascii="Arial" w:eastAsia="宋体" w:hAnsi="Arial"/>
          <w:b/>
        </w:rPr>
        <w:t>Nsmsf_SMSDelivery</w:t>
      </w:r>
      <w:proofErr w:type="spellEnd"/>
      <w:r>
        <w:rPr>
          <w:rFonts w:ascii="Arial" w:eastAsia="宋体" w:hAnsi="Arial"/>
          <w:b/>
        </w:rP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26CB40CA" w14:textId="77777777" w:rsidR="00D028B5"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xml:space="preserve">] shall then apply. </w:t>
      </w:r>
    </w:p>
    <w:p w14:paraId="2303ECD5" w14:textId="77777777" w:rsidR="00551A3F" w:rsidRDefault="00551A3F" w:rsidP="00551A3F">
      <w:pPr>
        <w:pStyle w:val="3"/>
        <w:rPr>
          <w:lang w:eastAsia="zh-CN"/>
        </w:rPr>
      </w:pPr>
      <w:bookmarkStart w:id="768" w:name="_Toc56500568"/>
      <w:bookmarkStart w:id="769" w:name="_Toc57303927"/>
      <w:bookmarkStart w:id="770" w:name="_Toc66113571"/>
      <w:bookmarkStart w:id="771" w:name="_Toc66173034"/>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768"/>
      <w:bookmarkEnd w:id="769"/>
      <w:bookmarkEnd w:id="770"/>
      <w:bookmarkEnd w:id="771"/>
    </w:p>
    <w:p w14:paraId="68A160FF" w14:textId="77777777"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r>
        <w:noBreakHyphen/>
        <w:t xml:space="preserve">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852E1B">
      <w:pPr>
        <w:jc w:val="center"/>
        <w:rPr>
          <w:lang w:eastAsia="zh-CN"/>
        </w:rPr>
      </w:pPr>
      <w:r>
        <w:object w:dxaOrig="8715" w:dyaOrig="2100" w14:anchorId="0133830B">
          <v:shape id="_x0000_i1037" type="#_x0000_t75" style="width:436.4pt;height:105.2pt" o:ole="">
            <v:imagedata r:id="rId36" o:title=""/>
          </v:shape>
          <o:OLEObject Type="Embed" ProgID="Visio.Drawing.15" ShapeID="_x0000_i1037" DrawAspect="Content" ObjectID="_1676787247" r:id="rId37"/>
        </w:object>
      </w:r>
    </w:p>
    <w:p w14:paraId="7F8B7CDB" w14:textId="60C3D12B" w:rsidR="00551A3F" w:rsidRPr="00852E1B" w:rsidRDefault="00D028B5" w:rsidP="00852E1B">
      <w:pPr>
        <w:keepLines/>
        <w:spacing w:after="240"/>
        <w:jc w:val="center"/>
        <w:rPr>
          <w:rFonts w:ascii="Arial" w:eastAsia="宋体" w:hAnsi="Arial"/>
          <w:b/>
        </w:rPr>
      </w:pPr>
      <w:r w:rsidRPr="00852E1B">
        <w:rPr>
          <w:rFonts w:ascii="Arial" w:eastAsia="宋体" w:hAnsi="Arial"/>
          <w:b/>
        </w:rPr>
        <w:t xml:space="preserve">Figure 6.1.4-1 Alert SC via </w:t>
      </w:r>
      <w:proofErr w:type="spellStart"/>
      <w:r w:rsidRPr="00852E1B">
        <w:rPr>
          <w:rFonts w:ascii="Arial" w:eastAsia="宋体" w:hAnsi="Arial"/>
          <w:b/>
        </w:rPr>
        <w:t>Nsmsc_AlertSC</w:t>
      </w:r>
      <w:proofErr w:type="spellEnd"/>
      <w:r w:rsidRPr="00852E1B">
        <w:rPr>
          <w:rFonts w:ascii="Arial" w:eastAsia="宋体" w:hAnsi="Arial"/>
          <w:b/>
        </w:rPr>
        <w:t xml:space="preserve"> service</w:t>
      </w:r>
    </w:p>
    <w:p w14:paraId="2541CA82" w14:textId="77777777" w:rsidR="00551A3F" w:rsidRPr="003F5580" w:rsidRDefault="00551A3F" w:rsidP="00551A3F">
      <w:pPr>
        <w:pStyle w:val="3"/>
      </w:pPr>
      <w:bookmarkStart w:id="772" w:name="_Toc56500569"/>
      <w:bookmarkStart w:id="773" w:name="_Toc57303928"/>
      <w:bookmarkStart w:id="774" w:name="_Toc66113572"/>
      <w:bookmarkStart w:id="775" w:name="_Toc66173035"/>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772"/>
      <w:bookmarkEnd w:id="773"/>
      <w:bookmarkEnd w:id="774"/>
      <w:bookmarkEnd w:id="775"/>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ins w:id="776" w:author="C4-211537" w:date="2021-03-08T14:57:00Z"/>
          <w:lang w:eastAsia="zh-CN"/>
        </w:rPr>
      </w:pPr>
      <w:r w:rsidRPr="003B213F">
        <w:rPr>
          <w:rFonts w:hint="eastAsia"/>
          <w:lang w:eastAsia="zh-CN"/>
        </w:rPr>
        <w:lastRenderedPageBreak/>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ins w:id="777" w:author="C4-211537" w:date="2021-03-08T14:57:00Z">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w:t>
        </w:r>
        <w:r>
          <w:rPr>
            <w:rFonts w:hint="eastAsia"/>
            <w:lang w:eastAsia="zh-CN"/>
          </w:rPr>
          <w:t>router</w:t>
        </w:r>
        <w:r w:rsidRPr="0005687E">
          <w:rPr>
            <w:lang w:eastAsia="zh-CN"/>
          </w:rPr>
          <w:t>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ins>
    </w:p>
    <w:p w14:paraId="5653FA50" w14:textId="74E44C18"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ins w:id="778" w:author="C4-211537" w:date="2021-03-08T14:57:00Z">
        <w:r w:rsidR="00DE4DDA" w:rsidRPr="00E45C5D">
          <w:rPr>
            <w:lang w:eastAsia="zh-CN"/>
          </w:rPr>
          <w:t>Nsc_SMSSubmitt</w:t>
        </w:r>
      </w:ins>
      <w:proofErr w:type="spellEnd"/>
      <w:del w:id="779" w:author="C4-211537" w:date="2021-03-08T14:57:00Z">
        <w:r w:rsidRPr="006F536D" w:rsidDel="00DE4DDA">
          <w:rPr>
            <w:lang w:eastAsia="zh-CN"/>
          </w:rPr>
          <w:delText>N</w:delText>
        </w:r>
        <w:r w:rsidDel="00DE4DDA">
          <w:rPr>
            <w:rFonts w:hint="eastAsia"/>
            <w:lang w:eastAsia="zh-CN"/>
          </w:rPr>
          <w:delText>sc</w:delText>
        </w:r>
        <w:r w:rsidRPr="006F536D" w:rsidDel="00DE4DDA">
          <w:rPr>
            <w:lang w:eastAsia="zh-CN"/>
          </w:rPr>
          <w:delText>_SmsRoutingInfo</w:delText>
        </w:r>
      </w:del>
      <w:r w:rsidRPr="0005687E">
        <w:rPr>
          <w:lang w:eastAsia="zh-CN"/>
        </w:rPr>
        <w:t xml:space="preserve"> service</w:t>
      </w:r>
      <w:r>
        <w:rPr>
          <w:rFonts w:hint="eastAsia"/>
          <w:lang w:eastAsia="zh-CN"/>
        </w:rPr>
        <w:t xml:space="preserve"> </w:t>
      </w:r>
      <w:del w:id="780" w:author="C4-211537" w:date="2021-03-08T14:57:00Z">
        <w:r w:rsidDel="00DE4DDA">
          <w:rPr>
            <w:rFonts w:hint="eastAsia"/>
            <w:lang w:eastAsia="zh-CN"/>
          </w:rPr>
          <w:delText xml:space="preserve">from </w:delText>
        </w:r>
      </w:del>
      <w:ins w:id="781" w:author="C4-211537" w:date="2021-03-08T14:57:00Z">
        <w:r w:rsidR="00DE4DDA">
          <w:rPr>
            <w:rFonts w:hint="eastAsia"/>
            <w:lang w:eastAsia="zh-CN"/>
          </w:rPr>
          <w:t xml:space="preserve">in </w:t>
        </w:r>
      </w:ins>
      <w:r>
        <w:rPr>
          <w:rFonts w:hint="eastAsia"/>
          <w:lang w:eastAsia="zh-CN"/>
        </w:rPr>
        <w:t>NRF</w:t>
      </w:r>
      <w:r w:rsidRPr="003B213F">
        <w:rPr>
          <w:rFonts w:hint="eastAsia"/>
          <w:lang w:eastAsia="zh-CN"/>
        </w:rPr>
        <w:t>.</w:t>
      </w:r>
    </w:p>
    <w:p w14:paraId="6EB6BE67" w14:textId="17CAE7BB" w:rsidR="00551A3F" w:rsidRDefault="00551A3F" w:rsidP="00551A3F">
      <w:pPr>
        <w:pStyle w:val="B1"/>
        <w:rPr>
          <w:i/>
          <w:lang w:eastAsia="zh-CN"/>
        </w:rPr>
      </w:pPr>
      <w:r w:rsidRPr="008C3120">
        <w:rPr>
          <w:rFonts w:hint="eastAsia"/>
          <w:lang w:eastAsia="zh-CN"/>
        </w:rPr>
        <w:t>-</w:t>
      </w:r>
      <w:r>
        <w:rPr>
          <w:lang w:eastAsia="zh-CN"/>
        </w:rPr>
        <w:tab/>
      </w:r>
      <w:r>
        <w:rPr>
          <w:rFonts w:hint="eastAsia"/>
          <w:lang w:eastAsia="zh-CN"/>
        </w:rPr>
        <w:t>Support SBI interface to UDM</w:t>
      </w:r>
      <w:del w:id="782" w:author="C4-211537" w:date="2021-03-08T14:57:00Z">
        <w:r w:rsidDel="00DE4DDA">
          <w:rPr>
            <w:rFonts w:hint="eastAsia"/>
            <w:lang w:eastAsia="zh-CN"/>
          </w:rPr>
          <w:delText xml:space="preserve"> and</w:delText>
        </w:r>
      </w:del>
      <w:ins w:id="783" w:author="C4-211537" w:date="2021-03-08T14:57:00Z">
        <w:r w:rsidR="00DE4DDA">
          <w:rPr>
            <w:rFonts w:hint="eastAsia"/>
            <w:lang w:eastAsia="zh-CN"/>
          </w:rPr>
          <w:t>,</w:t>
        </w:r>
      </w:ins>
      <w:r>
        <w:rPr>
          <w:rFonts w:hint="eastAsia"/>
          <w:lang w:eastAsia="zh-CN"/>
        </w:rPr>
        <w:t xml:space="preserve"> SMSF</w:t>
      </w:r>
      <w:ins w:id="784" w:author="C4-211537" w:date="2021-03-08T14:57:00Z">
        <w:r w:rsidR="00DE4DDA">
          <w:rPr>
            <w:rFonts w:hint="eastAsia"/>
            <w:lang w:eastAsia="zh-CN"/>
          </w:rPr>
          <w:t xml:space="preserve"> and SMS Router</w:t>
        </w:r>
      </w:ins>
      <w:r>
        <w:rPr>
          <w:rFonts w:hint="eastAsia"/>
          <w:lang w:eastAsia="zh-CN"/>
        </w:rPr>
        <w:t>.</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ins w:id="785" w:author="C4-211537" w:date="2021-03-08T14:58:00Z"/>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ins w:id="786" w:author="C4-211537" w:date="2021-03-08T14:58:00Z">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32FC5">
          <w:rPr>
            <w:iCs/>
            <w:lang w:eastAsia="zh-CN"/>
          </w:rPr>
          <w:t>Nsc_SMSSubmitt</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ins>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ins w:id="787" w:author="C4-211537" w:date="2021-03-08T14:58:00Z"/>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ins w:id="788" w:author="C4-211537" w:date="2021-03-08T14:58:00Z">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w:t>
        </w:r>
        <w:r>
          <w:rPr>
            <w:rFonts w:hint="eastAsia"/>
            <w:lang w:eastAsia="zh-CN"/>
          </w:rPr>
          <w:t>Delivery</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ins>
    </w:p>
    <w:p w14:paraId="72556860" w14:textId="4C3932AF"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proofErr w:type="gramStart"/>
      <w:r>
        <w:rPr>
          <w:rFonts w:hint="eastAsia"/>
          <w:lang w:eastAsia="zh-CN"/>
        </w:rPr>
        <w:t xml:space="preserve">UDM </w:t>
      </w:r>
      <w:del w:id="789" w:author="C4-211537" w:date="2021-03-08T14:59:00Z">
        <w:r w:rsidDel="00DE4DDA">
          <w:rPr>
            <w:rFonts w:hint="eastAsia"/>
            <w:lang w:eastAsia="zh-CN"/>
          </w:rPr>
          <w:delText xml:space="preserve">and </w:delText>
        </w:r>
      </w:del>
      <w:ins w:id="790" w:author="C4-211537" w:date="2021-03-08T14:59:00Z">
        <w:r w:rsidR="00DE4DDA">
          <w:rPr>
            <w:rFonts w:hint="eastAsia"/>
            <w:lang w:eastAsia="zh-CN"/>
          </w:rPr>
          <w:t>,</w:t>
        </w:r>
      </w:ins>
      <w:r>
        <w:rPr>
          <w:rFonts w:hint="eastAsia"/>
          <w:lang w:eastAsia="zh-CN"/>
        </w:rPr>
        <w:t>SMSF</w:t>
      </w:r>
      <w:proofErr w:type="gramEnd"/>
      <w:ins w:id="791" w:author="C4-211537" w:date="2021-03-08T14:59:00Z">
        <w:r w:rsidR="00DE4DDA">
          <w:rPr>
            <w:rFonts w:hint="eastAsia"/>
            <w:lang w:eastAsia="zh-CN"/>
          </w:rPr>
          <w:t xml:space="preserve"> and SMS-GMSC</w:t>
        </w:r>
      </w:ins>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A5A4463" w:rsidR="0057722C" w:rsidRDefault="00655DEF" w:rsidP="0057722C">
      <w:pPr>
        <w:pStyle w:val="2"/>
        <w:rPr>
          <w:lang w:eastAsia="zh-CN"/>
        </w:rPr>
      </w:pPr>
      <w:bookmarkStart w:id="792" w:name="_Toc66113573"/>
      <w:bookmarkStart w:id="793" w:name="_Toc66173036"/>
      <w:r>
        <w:rPr>
          <w:rFonts w:hint="eastAsia"/>
          <w:lang w:eastAsia="zh-CN"/>
        </w:rPr>
        <w:t>6</w:t>
      </w:r>
      <w:r w:rsidR="0057722C">
        <w:rPr>
          <w:rFonts w:hint="eastAsia"/>
          <w:lang w:eastAsia="zh-CN"/>
        </w:rPr>
        <w:t>.2</w:t>
      </w:r>
      <w:r w:rsidR="0057722C">
        <w:rPr>
          <w:rFonts w:hint="eastAsia"/>
          <w:lang w:eastAsia="zh-CN"/>
        </w:rPr>
        <w:tab/>
        <w:t xml:space="preserve">Solution#2: </w:t>
      </w:r>
      <w:del w:id="794" w:author="C4-211757" w:date="2021-03-08T16:38:00Z">
        <w:r w:rsidR="0057722C" w:rsidDel="00AF44AC">
          <w:rPr>
            <w:rFonts w:hint="eastAsia"/>
            <w:lang w:eastAsia="zh-CN"/>
          </w:rPr>
          <w:delText>&lt;S#2&gt;</w:delText>
        </w:r>
        <w:bookmarkEnd w:id="667"/>
        <w:r w:rsidR="008357DE" w:rsidDel="00AF44AC">
          <w:rPr>
            <w:rFonts w:hint="eastAsia"/>
            <w:lang w:eastAsia="zh-CN"/>
          </w:rPr>
          <w:delText xml:space="preserve"> </w:delText>
        </w:r>
      </w:del>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668"/>
      <w:bookmarkEnd w:id="669"/>
      <w:bookmarkEnd w:id="792"/>
      <w:bookmarkEnd w:id="793"/>
    </w:p>
    <w:p w14:paraId="29DD425B" w14:textId="77777777" w:rsidR="008357DE" w:rsidRDefault="008357DE" w:rsidP="008357DE">
      <w:pPr>
        <w:pStyle w:val="3"/>
        <w:rPr>
          <w:lang w:eastAsia="zh-CN"/>
        </w:rPr>
      </w:pPr>
      <w:bookmarkStart w:id="795" w:name="_Toc56500571"/>
      <w:bookmarkStart w:id="796" w:name="_Toc57303930"/>
      <w:bookmarkStart w:id="797" w:name="_Toc66113574"/>
      <w:bookmarkStart w:id="798" w:name="_Toc66173037"/>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795"/>
      <w:bookmarkEnd w:id="796"/>
      <w:bookmarkEnd w:id="797"/>
      <w:bookmarkEnd w:id="798"/>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799" w:name="_Toc56500572"/>
      <w:bookmarkStart w:id="800" w:name="_Toc57303931"/>
      <w:bookmarkStart w:id="801" w:name="_Toc66113575"/>
      <w:bookmarkStart w:id="802" w:name="_Toc66173038"/>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799"/>
      <w:bookmarkEnd w:id="800"/>
      <w:bookmarkEnd w:id="801"/>
      <w:bookmarkEnd w:id="802"/>
    </w:p>
    <w:p w14:paraId="1F79769F" w14:textId="40EB7BCA"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/SMS-</w:t>
      </w:r>
      <w:proofErr w:type="gramStart"/>
      <w:r w:rsidR="00F75ADA">
        <w:rPr>
          <w:rFonts w:hint="eastAsia"/>
          <w:lang w:eastAsia="zh-CN"/>
        </w:rPr>
        <w:t xml:space="preserve">GMSC </w:t>
      </w:r>
      <w:r>
        <w:rPr>
          <w:rFonts w:hint="eastAsia"/>
          <w:lang w:eastAsia="zh-CN"/>
        </w:rPr>
        <w:t xml:space="preserve"> and</w:t>
      </w:r>
      <w:proofErr w:type="gramEnd"/>
      <w:r>
        <w:rPr>
          <w:rFonts w:hint="eastAsia"/>
          <w:lang w:eastAsia="zh-CN"/>
        </w:rPr>
        <w:t xml:space="preserve">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8" type="#_x0000_t75" style="width:433.9pt;height:106.45pt" o:ole="">
            <v:imagedata r:id="rId38" o:title=""/>
          </v:shape>
          <o:OLEObject Type="Embed" ProgID="Visio.Drawing.15" ShapeID="_x0000_i1038" DrawAspect="Content" ObjectID="_1676787248" r:id="rId39"/>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7575878D"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del w:id="803" w:author="C4-211538" w:date="2021-03-08T15:08:00Z">
        <w:r w:rsidRPr="00852E1B" w:rsidDel="0080005F">
          <w:rPr>
            <w:lang w:eastAsia="ko-KR"/>
          </w:rPr>
          <w:delText>1</w:delText>
        </w:r>
      </w:del>
      <w:ins w:id="804" w:author="C4-211538" w:date="2021-03-08T15:08:00Z">
        <w:r w:rsidR="0080005F">
          <w:rPr>
            <w:rFonts w:hint="eastAsia"/>
            <w:lang w:eastAsia="zh-CN"/>
          </w:rPr>
          <w:t>2</w:t>
        </w:r>
      </w:ins>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77777777"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6A50B757" w14:textId="77777777" w:rsidR="008357DE"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r w:rsidR="008357DE" w:rsidRPr="00F9134B">
        <w:rPr>
          <w:lang w:eastAsia="zh-CN"/>
        </w:rPr>
        <w:t xml:space="preserve"> </w:t>
      </w:r>
    </w:p>
    <w:p w14:paraId="35966B55" w14:textId="77777777"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66A076D7" w14:textId="05CA439B" w:rsidR="00CE6F42" w:rsidDel="0080005F" w:rsidRDefault="00F75ADA" w:rsidP="00CE6F42">
      <w:pPr>
        <w:pStyle w:val="TH"/>
        <w:rPr>
          <w:del w:id="805" w:author="C4-211538" w:date="2021-03-08T15:12:00Z"/>
        </w:rPr>
      </w:pPr>
      <w:r>
        <w:object w:dxaOrig="10350" w:dyaOrig="3945" w14:anchorId="57220854">
          <v:shape id="_x0000_i1039" type="#_x0000_t75" style="width:482.1pt;height:183.45pt" o:ole="">
            <v:imagedata r:id="rId40" o:title=""/>
          </v:shape>
          <o:OLEObject Type="Embed" ProgID="Visio.Drawing.15" ShapeID="_x0000_i1039" DrawAspect="Content" ObjectID="_1676787249" r:id="rId41"/>
        </w:object>
      </w:r>
    </w:p>
    <w:p w14:paraId="34FC0394" w14:textId="77777777" w:rsidR="008357DE" w:rsidRDefault="008357DE">
      <w:pPr>
        <w:pStyle w:val="TH"/>
        <w:rPr>
          <w:lang w:eastAsia="zh-CN"/>
        </w:rPr>
        <w:pPrChange w:id="806" w:author="C4-211538" w:date="2021-03-08T15:12:00Z">
          <w:pPr>
            <w:pStyle w:val="TF"/>
          </w:pPr>
        </w:pPrChange>
      </w:pPr>
      <w:r w:rsidRPr="00837B1B">
        <w:t>Figure 6.</w:t>
      </w:r>
      <w:r>
        <w:rPr>
          <w:rFonts w:hint="eastAsia"/>
          <w:lang w:eastAsia="zh-CN"/>
        </w:rPr>
        <w:t>2</w:t>
      </w:r>
      <w:r w:rsidRPr="00837B1B">
        <w:t>.2-</w:t>
      </w:r>
      <w:r>
        <w:rPr>
          <w:rFonts w:hint="eastAsia"/>
          <w:lang w:eastAsia="zh-CN"/>
        </w:rPr>
        <w:t>2</w:t>
      </w:r>
      <w:r w:rsidRPr="00837B1B">
        <w:t>: Procedures</w:t>
      </w:r>
      <w:r>
        <w:rPr>
          <w:rFonts w:hint="eastAsia"/>
          <w:lang w:eastAsia="zh-CN"/>
        </w:rPr>
        <w:t xml:space="preserve"> for successful</w:t>
      </w:r>
      <w:r w:rsidRPr="00837B1B">
        <w:t xml:space="preserve"> </w:t>
      </w:r>
      <w:r>
        <w:rPr>
          <w:rFonts w:hint="eastAsia"/>
          <w:lang w:eastAsia="zh-CN"/>
        </w:rPr>
        <w:t>SBI-based SM MO message transfer</w:t>
      </w:r>
    </w:p>
    <w:p w14:paraId="432206B4" w14:textId="5D6550F9"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r w:rsidR="00F75ADA">
        <w:rPr>
          <w:rFonts w:hint="eastAsia"/>
          <w:lang w:eastAsia="zh-CN"/>
        </w:rPr>
        <w:t>,</w:t>
      </w:r>
      <w:proofErr w:type="gramEnd"/>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2F1E1074" w14:textId="5DC29D0E" w:rsidR="008357DE"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 xml:space="preserve">. </w:t>
      </w:r>
    </w:p>
    <w:p w14:paraId="2F69FBF2" w14:textId="3DC2F820"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lastRenderedPageBreak/>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77777777" w:rsidR="00F75ADA" w:rsidRDefault="00F75ADA" w:rsidP="00852E1B">
      <w:pPr>
        <w:rPr>
          <w:ins w:id="807" w:author="C4-211538" w:date="2021-03-08T15:09:00Z"/>
          <w:lang w:eastAsia="zh-CN"/>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r w:rsidRPr="00852E1B">
        <w:rPr>
          <w:lang w:eastAsia="ko-KR"/>
        </w:rPr>
        <w:t>,</w:t>
      </w:r>
    </w:p>
    <w:p w14:paraId="3DD1298D" w14:textId="2783C932" w:rsidR="0080005F" w:rsidRPr="0080005F" w:rsidRDefault="0080005F" w:rsidP="00852E1B">
      <w:pPr>
        <w:rPr>
          <w:lang w:val="x-none" w:eastAsia="zh-CN"/>
          <w:rPrChange w:id="808" w:author="C4-211538" w:date="2021-03-08T15:09:00Z">
            <w:rPr>
              <w:lang w:eastAsia="zh-CN"/>
            </w:rPr>
          </w:rPrChange>
        </w:rPr>
      </w:pPr>
      <w:ins w:id="809" w:author="C4-211538" w:date="2021-03-08T15:09:00Z">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ins>
      <w:ins w:id="810" w:author="C4-211538" w:date="2021-03-08T15:10:00Z">
        <w:r>
          <w:rPr>
            <w:rFonts w:hint="eastAsia"/>
            <w:lang w:eastAsia="zh-CN"/>
          </w:rPr>
          <w:t>10</w:t>
        </w:r>
      </w:ins>
      <w:ins w:id="811" w:author="C4-211538" w:date="2021-03-08T15:09:00Z">
        <w:r>
          <w:rPr>
            <w:lang w:eastAsia="zh-CN"/>
          </w:rPr>
          <w:t>]</w:t>
        </w:r>
        <w:r>
          <w:rPr>
            <w:rFonts w:hint="eastAsia"/>
            <w:lang w:eastAsia="zh-CN"/>
          </w:rPr>
          <w:t xml:space="preserve"> and solution#3 in TR</w:t>
        </w:r>
        <w:r>
          <w:rPr>
            <w:lang w:eastAsia="zh-CN"/>
          </w:rPr>
          <w:t> </w:t>
        </w:r>
        <w:r>
          <w:rPr>
            <w:rFonts w:hint="eastAsia"/>
            <w:lang w:eastAsia="zh-CN"/>
          </w:rPr>
          <w:t>29.829.</w:t>
        </w:r>
      </w:ins>
    </w:p>
    <w:p w14:paraId="61107596" w14:textId="77777777" w:rsidR="008357DE" w:rsidRDefault="008357DE" w:rsidP="008357DE">
      <w:pPr>
        <w:pStyle w:val="3"/>
        <w:rPr>
          <w:lang w:eastAsia="zh-CN"/>
        </w:rPr>
      </w:pPr>
      <w:bookmarkStart w:id="812" w:name="_Toc56500573"/>
      <w:bookmarkStart w:id="813" w:name="_Toc57303932"/>
      <w:bookmarkStart w:id="814" w:name="_Toc66113576"/>
      <w:bookmarkStart w:id="815" w:name="_Toc66173039"/>
      <w:r>
        <w:t>6.</w:t>
      </w:r>
      <w:r>
        <w:rPr>
          <w:rFonts w:hint="eastAsia"/>
          <w:lang w:eastAsia="zh-CN"/>
        </w:rPr>
        <w:t>2</w:t>
      </w:r>
      <w:r>
        <w:t>.3</w:t>
      </w:r>
      <w:r w:rsidR="00142452" w:rsidRPr="00CF5B98">
        <w:rPr>
          <w:lang w:eastAsia="zh-CN"/>
        </w:rPr>
        <w:tab/>
      </w:r>
      <w:r>
        <w:rPr>
          <w:rFonts w:hint="eastAsia"/>
          <w:lang w:eastAsia="zh-CN"/>
        </w:rPr>
        <w:t>Unsuccessful MO SMS message transfer</w:t>
      </w:r>
      <w:bookmarkEnd w:id="812"/>
      <w:bookmarkEnd w:id="813"/>
      <w:bookmarkEnd w:id="814"/>
      <w:bookmarkEnd w:id="815"/>
    </w:p>
    <w:p w14:paraId="4F7BDC86" w14:textId="77777777" w:rsidR="00D028B5" w:rsidRDefault="00D028B5" w:rsidP="00D028B5">
      <w:pPr>
        <w:pStyle w:val="TH"/>
      </w:pPr>
      <w:r>
        <w:object w:dxaOrig="8690" w:dyaOrig="2130" w14:anchorId="3B229209">
          <v:shape id="_x0000_i1040" type="#_x0000_t75" style="width:434.5pt;height:106.45pt" o:ole="">
            <v:imagedata r:id="rId42" o:title=""/>
          </v:shape>
          <o:OLEObject Type="Embed" ProgID="Visio.Drawing.15" ShapeID="_x0000_i1040" DrawAspect="Content" ObjectID="_1676787250" r:id="rId43"/>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77777777"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20B36F85" w14:textId="77777777" w:rsidR="00D028B5" w:rsidRPr="0039027E" w:rsidRDefault="00D028B5" w:rsidP="00D028B5">
      <w:pPr>
        <w:pStyle w:val="B1"/>
        <w:ind w:firstLine="0"/>
      </w:pPr>
      <w:r>
        <w:rPr>
          <w:lang w:eastAsia="zh-CN"/>
        </w:rPr>
        <w:t xml:space="preserve">The procedures defined in TS 23.040 [2] shall then apply. </w:t>
      </w:r>
    </w:p>
    <w:p w14:paraId="4530FC60" w14:textId="77777777" w:rsidR="008357DE" w:rsidRPr="001A337C" w:rsidRDefault="008357DE" w:rsidP="008357DE">
      <w:pPr>
        <w:pStyle w:val="3"/>
        <w:rPr>
          <w:lang w:eastAsia="zh-CN"/>
        </w:rPr>
      </w:pPr>
      <w:bookmarkStart w:id="816" w:name="_Toc56500574"/>
      <w:bookmarkStart w:id="817" w:name="_Toc57303933"/>
      <w:bookmarkStart w:id="818" w:name="_Toc66113577"/>
      <w:bookmarkStart w:id="819" w:name="_Toc66173040"/>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816"/>
      <w:bookmarkEnd w:id="817"/>
      <w:bookmarkEnd w:id="818"/>
      <w:bookmarkEnd w:id="819"/>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820" w:name="_Toc66113578"/>
      <w:bookmarkStart w:id="821" w:name="_Toc66173041"/>
      <w:bookmarkStart w:id="822" w:name="_Toc42763475"/>
      <w:bookmarkStart w:id="823" w:name="_Toc44339299"/>
      <w:r>
        <w:rPr>
          <w:lang w:eastAsia="zh-CN"/>
        </w:rPr>
        <w:lastRenderedPageBreak/>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820"/>
      <w:bookmarkEnd w:id="821"/>
    </w:p>
    <w:p w14:paraId="0549DA42" w14:textId="77777777" w:rsidR="00EE56CB" w:rsidRDefault="00EE56CB" w:rsidP="00EE56CB">
      <w:pPr>
        <w:pStyle w:val="3"/>
        <w:rPr>
          <w:lang w:eastAsia="zh-CN"/>
        </w:rPr>
      </w:pPr>
      <w:bookmarkStart w:id="824" w:name="_Toc66113579"/>
      <w:bookmarkStart w:id="825" w:name="_Toc66173042"/>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824"/>
      <w:bookmarkEnd w:id="825"/>
    </w:p>
    <w:p w14:paraId="7D46D536" w14:textId="77777777"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826" w:name="_Toc66113580"/>
      <w:bookmarkStart w:id="827" w:name="_Toc66173043"/>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826"/>
      <w:bookmarkEnd w:id="827"/>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2C7DED6E"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77777777" w:rsidR="00EE56CB" w:rsidRDefault="00EE56CB" w:rsidP="00852E1B">
      <w:pPr>
        <w:pStyle w:val="B2"/>
      </w:pPr>
      <w:r>
        <w:t>-</w:t>
      </w:r>
      <w:r>
        <w:tab/>
      </w:r>
      <w:r>
        <w:tab/>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proofErr w:type="spellStart"/>
      <w:r>
        <w:t>web</w:t>
      </w:r>
      <w:proofErr w:type="gramStart"/>
      <w:r>
        <w:t>:http</w:t>
      </w:r>
      <w:proofErr w:type="spellEnd"/>
      <w:proofErr w:type="gramEnd"/>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828" w:name="_Hlk60914713"/>
      <w:r>
        <w:t xml:space="preserve">for the next operation request in the procedure </w:t>
      </w:r>
      <w:bookmarkEnd w:id="828"/>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p>
    <w:p w14:paraId="0C18A635" w14:textId="77777777" w:rsidR="00EE56CB" w:rsidRDefault="00EE56CB" w:rsidP="00852E1B">
      <w:pPr>
        <w:pStyle w:val="B2"/>
      </w:pPr>
      <w:r>
        <w:t>-</w:t>
      </w:r>
      <w:r>
        <w:tab/>
        <w:t xml:space="preserve">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w:t>
      </w:r>
      <w:r>
        <w:lastRenderedPageBreak/>
        <w:t>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829" w:name="_Toc66113581"/>
      <w:bookmarkStart w:id="830" w:name="_Toc66173044"/>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829"/>
      <w:bookmarkEnd w:id="830"/>
    </w:p>
    <w:p w14:paraId="31D0ECA2" w14:textId="77777777" w:rsidR="00EE56CB" w:rsidRDefault="00EE56CB" w:rsidP="00EE56CB">
      <w:r w:rsidRPr="00BE0A0E">
        <w:t xml:space="preserve">The </w:t>
      </w:r>
      <w:r>
        <w:t>following sections illustrates the procedure to determine the target PLMN and the interface to be used for different scenarios depending on the PLMN the SMS recipient’s MSISDN belongs to and NP requirement.</w:t>
      </w:r>
    </w:p>
    <w:p w14:paraId="3712CE15" w14:textId="77777777" w:rsidR="00EE56CB" w:rsidRDefault="00EE56CB" w:rsidP="00EE56CB">
      <w:pPr>
        <w:pStyle w:val="4"/>
        <w:rPr>
          <w:lang w:eastAsia="zh-CN"/>
        </w:rPr>
      </w:pPr>
      <w:bookmarkStart w:id="831" w:name="_Toc66113582"/>
      <w:bookmarkStart w:id="832" w:name="_Toc6617304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831"/>
      <w:bookmarkEnd w:id="832"/>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EE56CB">
      <w:r>
        <w:object w:dxaOrig="10570" w:dyaOrig="11650" w14:anchorId="384925CF">
          <v:shape id="_x0000_i1041" type="#_x0000_t75" style="width:481.45pt;height:530.9pt" o:ole="">
            <v:imagedata r:id="rId44" o:title=""/>
          </v:shape>
          <o:OLEObject Type="Embed" ProgID="Visio.Drawing.15" ShapeID="_x0000_i1041" DrawAspect="Content" ObjectID="_1676787251" r:id="rId45"/>
        </w:object>
      </w:r>
    </w:p>
    <w:p w14:paraId="3B967F51" w14:textId="760A5F70" w:rsidR="00713EFE" w:rsidRPr="00713EFE" w:rsidRDefault="00EE56CB" w:rsidP="00852E1B">
      <w:pPr>
        <w:pStyle w:val="TF"/>
        <w:rPr>
          <w:lang w:eastAsia="zh-CN"/>
        </w:rPr>
      </w:pPr>
      <w:r>
        <w:lastRenderedPageBreak/>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833" w:name="_Toc66113583"/>
      <w:bookmarkStart w:id="834" w:name="_Toc66173046"/>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833"/>
      <w:bookmarkEnd w:id="834"/>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77777777" w:rsidR="00EE56CB" w:rsidRDefault="00EE56CB" w:rsidP="00EE56CB">
      <w:r>
        <w:object w:dxaOrig="10671" w:dyaOrig="16300" w14:anchorId="693C3510">
          <v:shape id="_x0000_i1042" type="#_x0000_t75" style="width:482.1pt;height:735.05pt" o:ole="">
            <v:imagedata r:id="rId46" o:title=""/>
          </v:shape>
          <o:OLEObject Type="Embed" ProgID="Visio.Drawing.15" ShapeID="_x0000_i1042" DrawAspect="Content" ObjectID="_1676787252" r:id="rId47"/>
        </w:object>
      </w:r>
    </w:p>
    <w:p w14:paraId="2D821E0B" w14:textId="4C8F6048" w:rsidR="00EE56CB" w:rsidRDefault="00EE56CB" w:rsidP="00852E1B">
      <w:pPr>
        <w:pStyle w:val="TF"/>
      </w:pP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835" w:name="_Toc66113584"/>
      <w:bookmarkStart w:id="836" w:name="_Toc66173047"/>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835"/>
      <w:bookmarkEnd w:id="836"/>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3" type="#_x0000_t75" style="width:480.85pt;height:659.25pt" o:ole="">
            <v:imagedata r:id="rId48" o:title=""/>
          </v:shape>
          <o:OLEObject Type="Embed" ProgID="Visio.Drawing.15" ShapeID="_x0000_i1043" DrawAspect="Content" ObjectID="_1676787253" r:id="rId49"/>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837" w:name="_Toc66113585"/>
      <w:bookmarkStart w:id="838" w:name="_Toc6617304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837"/>
      <w:bookmarkEnd w:id="838"/>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4AAADE71" w14:textId="77777777" w:rsidR="00EE56CB" w:rsidRDefault="00EE56CB" w:rsidP="00EE56CB">
      <w:pPr>
        <w:jc w:val="center"/>
      </w:pPr>
      <w:r>
        <w:object w:dxaOrig="10691" w:dyaOrig="16351" w14:anchorId="53B7DE16">
          <v:shape id="_x0000_i1044" type="#_x0000_t75" style="width:479.6pt;height:733.15pt" o:ole="">
            <v:imagedata r:id="rId50" o:title=""/>
          </v:shape>
          <o:OLEObject Type="Embed" ProgID="Visio.Drawing.15" ShapeID="_x0000_i1044" DrawAspect="Content" ObjectID="_1676787254" r:id="rId51"/>
        </w:object>
      </w:r>
      <w:r w:rsidRPr="00852E1B">
        <w:rPr>
          <w:rFonts w:ascii="Arial" w:hAnsi="Arial"/>
          <w:b/>
        </w:rPr>
        <w:t>Figure 6.3.3.4 Selection of target PLMN based on MSISDN belonging to a different PLMN via transit PLMN</w:t>
      </w:r>
    </w:p>
    <w:bookmarkEnd w:id="822"/>
    <w:bookmarkEnd w:id="823"/>
    <w:p w14:paraId="182464C7" w14:textId="77777777" w:rsidR="00EE56CB" w:rsidRDefault="00EE56CB" w:rsidP="00EE56CB">
      <w:pPr>
        <w:rPr>
          <w:lang w:val="en-US"/>
        </w:rPr>
      </w:pPr>
    </w:p>
    <w:p w14:paraId="473AE3F5" w14:textId="77777777" w:rsidR="00EE56CB" w:rsidRDefault="00EE56CB" w:rsidP="00EE56CB">
      <w:pPr>
        <w:pStyle w:val="3"/>
        <w:rPr>
          <w:lang w:eastAsia="zh-CN"/>
        </w:rPr>
      </w:pPr>
      <w:bookmarkStart w:id="839" w:name="_Toc66113586"/>
      <w:bookmarkStart w:id="840" w:name="_Toc66173049"/>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839"/>
      <w:bookmarkEnd w:id="840"/>
    </w:p>
    <w:p w14:paraId="1E333AAF" w14:textId="06FC3AA9" w:rsidR="00EE56CB" w:rsidRDefault="00EE56CB" w:rsidP="00852E1B">
      <w:pPr>
        <w:pStyle w:val="B1"/>
        <w:rPr>
          <w:lang w:eastAsia="zh-CN"/>
        </w:rPr>
      </w:pPr>
      <w:r>
        <w:rPr>
          <w:lang w:eastAsia="zh-CN"/>
        </w:rPr>
        <w:t>SMS-GMSC</w:t>
      </w:r>
      <w:proofErr w:type="gramStart"/>
      <w:r>
        <w:rPr>
          <w:lang w:eastAsia="zh-CN"/>
        </w:rPr>
        <w:t>:-</w:t>
      </w:r>
      <w:proofErr w:type="gramEnd"/>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2"/>
        <w:rPr>
          <w:lang w:eastAsia="zh-CN"/>
        </w:rPr>
      </w:pPr>
      <w:bookmarkStart w:id="841" w:name="_Toc39050169"/>
      <w:bookmarkStart w:id="842" w:name="_Toc51229100"/>
      <w:bookmarkStart w:id="843" w:name="_Toc66113587"/>
      <w:bookmarkStart w:id="844" w:name="_Toc66173050"/>
      <w:bookmarkStart w:id="845" w:name="_Toc51229097"/>
      <w:r>
        <w:rPr>
          <w:rFonts w:hint="eastAsia"/>
          <w:lang w:eastAsia="zh-CN"/>
        </w:rPr>
        <w:t>6.4</w:t>
      </w:r>
      <w:r>
        <w:rPr>
          <w:rFonts w:hint="eastAsia"/>
          <w:lang w:eastAsia="zh-CN"/>
        </w:rPr>
        <w:tab/>
        <w:t xml:space="preserve">Solution#4: </w:t>
      </w:r>
      <w:bookmarkEnd w:id="841"/>
      <w:bookmarkEnd w:id="842"/>
      <w:r w:rsidRPr="00FA161B">
        <w:rPr>
          <w:lang w:eastAsia="zh-CN"/>
        </w:rPr>
        <w:t xml:space="preserve">MT SM </w:t>
      </w:r>
      <w:r>
        <w:rPr>
          <w:lang w:eastAsia="zh-CN"/>
        </w:rPr>
        <w:t>transfer</w:t>
      </w:r>
      <w:bookmarkEnd w:id="843"/>
      <w:bookmarkEnd w:id="844"/>
    </w:p>
    <w:p w14:paraId="3A38CEF9" w14:textId="2A3A42BD" w:rsidR="00F03DAB" w:rsidRDefault="00F03DAB" w:rsidP="00F03DAB">
      <w:pPr>
        <w:pStyle w:val="3"/>
        <w:rPr>
          <w:lang w:eastAsia="zh-CN"/>
        </w:rPr>
      </w:pPr>
      <w:bookmarkStart w:id="846" w:name="_Toc66113588"/>
      <w:bookmarkStart w:id="847" w:name="_Toc66173051"/>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846"/>
      <w:bookmarkEnd w:id="847"/>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F03DAB">
      <w:pPr>
        <w:pStyle w:val="Guidance"/>
        <w:rPr>
          <w:i w:val="0"/>
          <w:iCs/>
          <w:color w:val="auto"/>
          <w:lang w:eastAsia="zh-CN"/>
        </w:rPr>
      </w:pPr>
      <w:r>
        <w:rPr>
          <w:rFonts w:eastAsiaTheme="minorEastAsia"/>
        </w:rPr>
        <w:object w:dxaOrig="9492" w:dyaOrig="9744" w14:anchorId="4FCFD2CD">
          <v:shape id="_x0000_i1045" type="#_x0000_t75" style="width:474.55pt;height:487.1pt" o:ole="">
            <v:imagedata r:id="rId52" o:title=""/>
          </v:shape>
          <o:OLEObject Type="Embed" ProgID="Visio.Drawing.15" ShapeID="_x0000_i1045" DrawAspect="Content" ObjectID="_1676787255" r:id="rId53"/>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848" w:name="_Toc66113589"/>
      <w:bookmarkStart w:id="849" w:name="_Toc66173052"/>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848"/>
      <w:bookmarkEnd w:id="849"/>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6" type="#_x0000_t75" style="width:435.15pt;height:159.05pt" o:ole="">
            <v:imagedata r:id="rId54" o:title=""/>
          </v:shape>
          <o:OLEObject Type="Embed" ProgID="Visio.Drawing.11" ShapeID="_x0000_i1046" DrawAspect="Content" ObjectID="_1676787256" r:id="rId55"/>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0F5C286" w14:textId="77777777" w:rsidR="00F03DAB"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p>
    <w:p w14:paraId="2F3470FD" w14:textId="77777777"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850" w:name="_Toc66113590"/>
      <w:bookmarkStart w:id="851" w:name="_Toc66173053"/>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850"/>
      <w:bookmarkEnd w:id="851"/>
    </w:p>
    <w:p w14:paraId="58748BF2" w14:textId="77777777"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6.z.3-1 below.</w:t>
      </w:r>
    </w:p>
    <w:p w14:paraId="0A29951D" w14:textId="77777777" w:rsidR="00F03DAB" w:rsidRDefault="00F03DAB" w:rsidP="00F03DAB">
      <w:pPr>
        <w:pStyle w:val="Guidance"/>
        <w:rPr>
          <w:i w:val="0"/>
          <w:iCs/>
          <w:color w:val="auto"/>
          <w:lang w:eastAsia="zh-CN"/>
        </w:rPr>
      </w:pPr>
      <w:r>
        <w:rPr>
          <w:rFonts w:eastAsiaTheme="minorEastAsia"/>
        </w:rPr>
        <w:object w:dxaOrig="9516" w:dyaOrig="6528" w14:anchorId="35F74FF2">
          <v:shape id="_x0000_i1047" type="#_x0000_t75" style="width:476.45pt;height:326.2pt" o:ole="">
            <v:imagedata r:id="rId56" o:title=""/>
          </v:shape>
          <o:OLEObject Type="Embed" ProgID="Visio.Drawing.15" ShapeID="_x0000_i1047" DrawAspect="Content" ObjectID="_1676787257" r:id="rId57"/>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470227BA" w:rsidR="00F03DAB" w:rsidRPr="00FA2538" w:rsidRDefault="00F03DAB" w:rsidP="00852E1B">
      <w:pPr>
        <w:pStyle w:val="B1"/>
        <w:rPr>
          <w:lang w:eastAsia="zh-CN"/>
        </w:rPr>
      </w:pPr>
      <w:r w:rsidRPr="00852E1B">
        <w:rPr>
          <w:lang w:eastAsia="zh-CN"/>
        </w:rPr>
        <w:t xml:space="preserve">- </w:t>
      </w:r>
      <w:r w:rsidR="00FA2538">
        <w:rPr>
          <w:lang w:eastAsia="zh-CN"/>
        </w:rPr>
        <w:tab/>
      </w:r>
      <w:r w:rsidRPr="00FA2538">
        <w:rPr>
          <w:lang w:eastAsia="zh-CN"/>
        </w:rPr>
        <w:t>NRF is enhanced to support SMSF register and discover.</w:t>
      </w:r>
    </w:p>
    <w:p w14:paraId="7406ECBA" w14:textId="38BAF1F9" w:rsidR="00F03DAB" w:rsidRPr="00FA2538" w:rsidRDefault="00F03DAB" w:rsidP="00852E1B">
      <w:pPr>
        <w:pStyle w:val="B1"/>
        <w:rPr>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SMSF is enhanced to register itself in the NRF.</w:t>
      </w:r>
    </w:p>
    <w:p w14:paraId="27522ED2" w14:textId="6BE18287" w:rsidR="00FA2538" w:rsidRPr="00FA2538" w:rsidRDefault="00F03DAB" w:rsidP="00852E1B">
      <w:pPr>
        <w:pStyle w:val="B1"/>
        <w:rPr>
          <w:iCs/>
          <w:lang w:eastAsia="zh-CN"/>
        </w:rPr>
      </w:pPr>
      <w:r w:rsidRPr="00FA2538">
        <w:rPr>
          <w:rFonts w:hint="eastAsia"/>
          <w:lang w:eastAsia="zh-CN"/>
        </w:rPr>
        <w:t>-</w:t>
      </w:r>
      <w:r w:rsidRPr="00FA2538">
        <w:rPr>
          <w:lang w:eastAsia="zh-CN"/>
        </w:rPr>
        <w:t xml:space="preserve"> </w:t>
      </w:r>
      <w:r w:rsidR="00FA2538">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852" w:name="_Toc66113591"/>
      <w:bookmarkStart w:id="853" w:name="_Toc66173054"/>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852"/>
      <w:bookmarkEnd w:id="853"/>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8" type="#_x0000_t75" style="width:435.15pt;height:115.2pt" o:ole="">
            <v:imagedata r:id="rId58" o:title=""/>
          </v:shape>
          <o:OLEObject Type="Embed" ProgID="Visio.Drawing.11" ShapeID="_x0000_i1048" DrawAspect="Content" ObjectID="_1676787258" r:id="rId59"/>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854" w:name="_Toc66113592"/>
      <w:bookmarkStart w:id="855" w:name="_Toc66173055"/>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854"/>
      <w:bookmarkEnd w:id="855"/>
    </w:p>
    <w:p w14:paraId="10A9A223"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64F42F99"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 xml:space="preserve">SMS-GMSC: </w:t>
      </w:r>
    </w:p>
    <w:p w14:paraId="06D2E750"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1FEAC857"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0D146EE7" w14:textId="77777777"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856" w:name="_Toc66113593"/>
      <w:bookmarkStart w:id="857" w:name="_Toc66173056"/>
      <w:bookmarkEnd w:id="845"/>
      <w:r>
        <w:rPr>
          <w:rFonts w:hint="eastAsia"/>
          <w:lang w:eastAsia="zh-CN"/>
        </w:rPr>
        <w:t>6.5</w:t>
      </w:r>
      <w:r>
        <w:rPr>
          <w:rFonts w:hint="eastAsia"/>
          <w:lang w:eastAsia="zh-CN"/>
        </w:rPr>
        <w:tab/>
        <w:t xml:space="preserve">Solution#5: </w:t>
      </w:r>
      <w:r>
        <w:rPr>
          <w:lang w:eastAsia="zh-CN"/>
        </w:rPr>
        <w:t>MO SM transfer</w:t>
      </w:r>
      <w:bookmarkEnd w:id="856"/>
      <w:bookmarkEnd w:id="857"/>
    </w:p>
    <w:p w14:paraId="4655245F" w14:textId="4DACDBCF" w:rsidR="00F03DAB" w:rsidRDefault="00F03DAB" w:rsidP="00F03DAB">
      <w:pPr>
        <w:pStyle w:val="3"/>
        <w:rPr>
          <w:lang w:eastAsia="zh-CN"/>
        </w:rPr>
      </w:pPr>
      <w:bookmarkStart w:id="858" w:name="_Toc66113594"/>
      <w:bookmarkStart w:id="859" w:name="_Toc66173057"/>
      <w:r>
        <w:rPr>
          <w:rFonts w:hint="eastAsia"/>
          <w:lang w:eastAsia="zh-CN"/>
        </w:rPr>
        <w:t>6.5.1</w:t>
      </w:r>
      <w:r w:rsidR="00D5720E" w:rsidRPr="00CF5B98">
        <w:rPr>
          <w:lang w:eastAsia="zh-CN"/>
        </w:rPr>
        <w:tab/>
      </w:r>
      <w:r>
        <w:rPr>
          <w:lang w:eastAsia="zh-CN"/>
        </w:rPr>
        <w:t>Introduction</w:t>
      </w:r>
      <w:bookmarkEnd w:id="858"/>
      <w:bookmarkEnd w:id="859"/>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9" type="#_x0000_t75" style="width:361.25pt;height:333.7pt" o:ole="">
            <v:imagedata r:id="rId60" o:title=""/>
          </v:shape>
          <o:OLEObject Type="Embed" ProgID="Visio.Drawing.11" ShapeID="_x0000_i1049" DrawAspect="Content" ObjectID="_1676787259" r:id="rId61"/>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860" w:name="_Toc66113595"/>
      <w:bookmarkStart w:id="861" w:name="_Toc66173058"/>
      <w:r>
        <w:rPr>
          <w:rFonts w:hint="eastAsia"/>
          <w:lang w:eastAsia="zh-CN"/>
        </w:rPr>
        <w:t>6.5.</w:t>
      </w:r>
      <w:r>
        <w:rPr>
          <w:lang w:eastAsia="zh-CN"/>
        </w:rPr>
        <w:t>2</w:t>
      </w:r>
      <w:r w:rsidR="00D5720E" w:rsidRPr="00CF5B98">
        <w:rPr>
          <w:lang w:eastAsia="zh-CN"/>
        </w:rPr>
        <w:tab/>
      </w:r>
      <w:r>
        <w:rPr>
          <w:lang w:eastAsia="zh-CN"/>
        </w:rPr>
        <w:t>SMS-IWMSC Discovery and Selection</w:t>
      </w:r>
      <w:bookmarkEnd w:id="860"/>
      <w:bookmarkEnd w:id="861"/>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6933C270" w14:textId="77777777" w:rsidR="00F03DAB" w:rsidRDefault="00F03DAB" w:rsidP="00F03DA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01B73FF9" w14:textId="77777777" w:rsidR="00F03DAB" w:rsidRPr="00A221A8" w:rsidRDefault="00F03DAB" w:rsidP="00852E1B">
      <w:pPr>
        <w:rPr>
          <w:lang w:eastAsia="zh-CN"/>
        </w:rPr>
      </w:pPr>
    </w:p>
    <w:p w14:paraId="6E1DDB8B" w14:textId="7B2376F3" w:rsidR="00F03DAB" w:rsidRDefault="00F03DAB" w:rsidP="00F03DAB">
      <w:pPr>
        <w:pStyle w:val="3"/>
        <w:rPr>
          <w:lang w:eastAsia="zh-CN"/>
        </w:rPr>
      </w:pPr>
      <w:bookmarkStart w:id="862" w:name="_Toc66113596"/>
      <w:bookmarkStart w:id="863" w:name="_Toc66173059"/>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862"/>
      <w:bookmarkEnd w:id="863"/>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0" type="#_x0000_t75" style="width:435.15pt;height:126.45pt" o:ole="">
            <v:imagedata r:id="rId62" o:title=""/>
          </v:shape>
          <o:OLEObject Type="Embed" ProgID="Visio.Drawing.11" ShapeID="_x0000_i1050" DrawAspect="Content" ObjectID="_1676787260" r:id="rId63"/>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864" w:name="_Toc66113597"/>
      <w:bookmarkStart w:id="865" w:name="_Toc66173060"/>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864"/>
      <w:bookmarkEnd w:id="865"/>
    </w:p>
    <w:p w14:paraId="31B1C392" w14:textId="318E4719"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ins w:id="866" w:author="C4-211477" w:date="2021-03-08T15:14:00Z">
        <w:r w:rsidR="0080005F" w:rsidRPr="005C0ADC">
          <w:rPr>
            <w:lang w:eastAsia="zh-CN"/>
          </w:rPr>
          <w:t>Niwmsc_SMS</w:t>
        </w:r>
        <w:r w:rsidR="0080005F">
          <w:rPr>
            <w:lang w:eastAsia="zh-CN"/>
          </w:rPr>
          <w:t>_</w:t>
        </w:r>
        <w:r w:rsidR="0080005F" w:rsidRPr="00673B4E">
          <w:rPr>
            <w:lang w:eastAsia="zh-CN"/>
          </w:rPr>
          <w:t>SMSSubmit</w:t>
        </w:r>
      </w:ins>
      <w:proofErr w:type="spellEnd"/>
      <w:del w:id="867" w:author="C4-211477" w:date="2021-03-08T15:14:00Z">
        <w:r w:rsidDel="0080005F">
          <w:rPr>
            <w:lang w:eastAsia="zh-CN"/>
          </w:rPr>
          <w:delText>Up</w:delText>
        </w:r>
        <w:r w:rsidRPr="00695D59" w:rsidDel="0080005F">
          <w:rPr>
            <w:lang w:eastAsia="zh-CN"/>
          </w:rPr>
          <w:delText>linkSM</w:delText>
        </w:r>
      </w:del>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1" type="#_x0000_t75" style="width:435.15pt;height:115.2pt" o:ole="">
            <v:imagedata r:id="rId64" o:title=""/>
          </v:shape>
          <o:OLEObject Type="Embed" ProgID="Visio.Drawing.11" ShapeID="_x0000_i1051" DrawAspect="Content" ObjectID="_1676787261" r:id="rId65"/>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868" w:name="_Toc66113598"/>
      <w:bookmarkStart w:id="869" w:name="_Toc66173061"/>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868"/>
      <w:bookmarkEnd w:id="869"/>
    </w:p>
    <w:p w14:paraId="293A6893" w14:textId="77777777" w:rsidR="00F03DAB" w:rsidRPr="0051785D" w:rsidRDefault="00F03DAB" w:rsidP="00F03DAB">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0CA9516"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new </w:t>
      </w:r>
      <w:proofErr w:type="spellStart"/>
      <w:r w:rsidRPr="005B0DC5">
        <w:rPr>
          <w:lang w:eastAsia="zh-CN"/>
        </w:rPr>
        <w:t>Niwmsc_SMS</w:t>
      </w:r>
      <w:proofErr w:type="spellEnd"/>
      <w:r w:rsidRPr="005B0DC5">
        <w:rPr>
          <w:lang w:eastAsia="zh-CN"/>
        </w:rPr>
        <w:t xml:space="preserve"> service</w:t>
      </w:r>
    </w:p>
    <w:p w14:paraId="36C643FC" w14:textId="77777777" w:rsidR="00F03DAB" w:rsidRPr="005B0DC5" w:rsidRDefault="00F03DAB" w:rsidP="00F03DAB">
      <w:pPr>
        <w:pStyle w:val="B1"/>
        <w:rPr>
          <w:lang w:eastAsia="zh-CN"/>
        </w:rPr>
      </w:pPr>
      <w:r>
        <w:rPr>
          <w:lang w:eastAsia="zh-CN"/>
        </w:rPr>
        <w:t>-</w:t>
      </w:r>
      <w:r>
        <w:rPr>
          <w:lang w:eastAsia="zh-CN"/>
        </w:rPr>
        <w:tab/>
      </w:r>
      <w:r w:rsidRPr="005B0DC5">
        <w:rPr>
          <w:lang w:eastAsia="zh-CN"/>
        </w:rPr>
        <w:t>Support registering the SMS-IWMSC NF profile and S</w:t>
      </w:r>
      <w:r w:rsidRPr="008B0B39">
        <w:rPr>
          <w:lang w:eastAsia="zh-CN"/>
        </w:rPr>
        <w:t xml:space="preserve"> </w:t>
      </w:r>
      <w:r w:rsidRPr="005B0DC5">
        <w:rPr>
          <w:lang w:eastAsia="zh-CN"/>
        </w:rPr>
        <w:t>SMS-IWMSC MSF NF service profile in NRF</w:t>
      </w:r>
    </w:p>
    <w:p w14:paraId="6F2AEFF6" w14:textId="77777777" w:rsidR="00F03DAB" w:rsidRPr="0051785D" w:rsidRDefault="00F03DAB" w:rsidP="00F03DAB">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5D44B344"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invoking </w:t>
      </w:r>
      <w:proofErr w:type="spellStart"/>
      <w:r w:rsidRPr="005B0DC5">
        <w:rPr>
          <w:lang w:eastAsia="zh-CN"/>
        </w:rPr>
        <w:t>Nnrf_NFDiscovery</w:t>
      </w:r>
      <w:proofErr w:type="spellEnd"/>
      <w:r w:rsidRPr="005B0DC5">
        <w:rPr>
          <w:lang w:eastAsia="zh-CN"/>
        </w:rPr>
        <w:t xml:space="preserve"> to discover SMS-IWMSC in this solution</w:t>
      </w:r>
    </w:p>
    <w:p w14:paraId="2F9E1E22" w14:textId="77777777" w:rsidR="00F03DAB" w:rsidRPr="005B0DC5" w:rsidRDefault="00F03DAB" w:rsidP="00F03DAB">
      <w:pPr>
        <w:pStyle w:val="B1"/>
        <w:rPr>
          <w:lang w:eastAsia="zh-CN"/>
        </w:rPr>
      </w:pPr>
      <w:r>
        <w:rPr>
          <w:lang w:eastAsia="zh-CN"/>
        </w:rPr>
        <w:t>-</w:t>
      </w:r>
      <w:r>
        <w:rPr>
          <w:lang w:eastAsia="zh-CN"/>
        </w:rPr>
        <w:tab/>
      </w:r>
      <w:r w:rsidRPr="005B0DC5">
        <w:rPr>
          <w:lang w:eastAsia="zh-CN"/>
        </w:rPr>
        <w:t xml:space="preserve">Support invoking </w:t>
      </w:r>
      <w:proofErr w:type="spellStart"/>
      <w:r w:rsidRPr="005B0DC5">
        <w:rPr>
          <w:lang w:eastAsia="zh-CN"/>
        </w:rPr>
        <w:t>Niwmsc_SMS</w:t>
      </w:r>
      <w:proofErr w:type="spellEnd"/>
      <w:r w:rsidRPr="005B0DC5">
        <w:rPr>
          <w:lang w:eastAsia="zh-CN"/>
        </w:rPr>
        <w:t xml:space="preserve"> to send MO SM and receive Report to MO SM</w:t>
      </w:r>
    </w:p>
    <w:p w14:paraId="5FF6BD71" w14:textId="77777777" w:rsidR="00F03DAB" w:rsidRPr="0051785D" w:rsidRDefault="00F03DAB" w:rsidP="00F03DAB">
      <w:pPr>
        <w:overflowPunct w:val="0"/>
        <w:autoSpaceDE w:val="0"/>
        <w:autoSpaceDN w:val="0"/>
        <w:adjustRightInd w:val="0"/>
        <w:textAlignment w:val="baseline"/>
        <w:rPr>
          <w:b/>
          <w:bCs/>
          <w:lang w:eastAsia="zh-CN"/>
        </w:rPr>
      </w:pPr>
      <w:r w:rsidRPr="0051785D">
        <w:rPr>
          <w:b/>
          <w:bCs/>
          <w:lang w:eastAsia="zh-CN"/>
        </w:rPr>
        <w:t>NRF</w:t>
      </w:r>
    </w:p>
    <w:p w14:paraId="17CE6FA5" w14:textId="77777777" w:rsidR="00F03DAB" w:rsidRPr="009F47E6" w:rsidRDefault="00F03DAB" w:rsidP="00F03DAB">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659DCD61" w14:textId="77777777" w:rsidR="00C1247D" w:rsidRDefault="00C1247D" w:rsidP="00402335">
      <w:pPr>
        <w:pStyle w:val="B1"/>
        <w:rPr>
          <w:lang w:eastAsia="zh-CN"/>
        </w:rPr>
      </w:pPr>
    </w:p>
    <w:p w14:paraId="71DCE42B" w14:textId="77777777" w:rsidR="0036702C" w:rsidRDefault="0036702C" w:rsidP="0036702C">
      <w:pPr>
        <w:pStyle w:val="2"/>
        <w:rPr>
          <w:lang w:eastAsia="zh-CN"/>
        </w:rPr>
      </w:pPr>
      <w:bookmarkStart w:id="870" w:name="_Toc66113599"/>
      <w:bookmarkStart w:id="871" w:name="_Toc66173062"/>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870"/>
      <w:bookmarkEnd w:id="871"/>
    </w:p>
    <w:p w14:paraId="422A2EF8" w14:textId="77777777" w:rsidR="0036702C" w:rsidRDefault="0036702C" w:rsidP="0036702C">
      <w:pPr>
        <w:pStyle w:val="3"/>
        <w:rPr>
          <w:lang w:eastAsia="zh-CN"/>
        </w:rPr>
      </w:pPr>
      <w:bookmarkStart w:id="872" w:name="_Toc66113600"/>
      <w:bookmarkStart w:id="873" w:name="_Toc66173063"/>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872"/>
      <w:bookmarkEnd w:id="873"/>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2" type="#_x0000_t75" style="width:331.85pt;height:212.85pt" o:ole="">
            <v:imagedata r:id="rId66" o:title=""/>
          </v:shape>
          <o:OLEObject Type="Embed" ProgID="Visio.Drawing.15" ShapeID="_x0000_i1052" DrawAspect="Content" ObjectID="_1676787262" r:id="rId67"/>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874" w:name="_Toc66113601"/>
      <w:bookmarkStart w:id="875" w:name="_Toc66173064"/>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874"/>
      <w:bookmarkEnd w:id="875"/>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36702C">
      <w:pPr>
        <w:jc w:val="center"/>
      </w:pPr>
      <w:r>
        <w:object w:dxaOrig="10681" w:dyaOrig="12316" w14:anchorId="0CE74ECD">
          <v:shape id="_x0000_i1053" type="#_x0000_t75" style="width:481.45pt;height:555.35pt" o:ole="">
            <v:imagedata r:id="rId68" o:title=""/>
          </v:shape>
          <o:OLEObject Type="Embed" ProgID="Visio.Drawing.15" ShapeID="_x0000_i1053" DrawAspect="Content" ObjectID="_1676787263" r:id="rId69"/>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876" w:name="_Toc66113602"/>
      <w:bookmarkStart w:id="877" w:name="_Toc66173065"/>
      <w:r>
        <w:rPr>
          <w:rFonts w:hint="eastAsia"/>
          <w:lang w:eastAsia="zh-CN"/>
        </w:rPr>
        <w:t>6.6</w:t>
      </w:r>
      <w:r>
        <w:rPr>
          <w:lang w:eastAsia="zh-CN"/>
        </w:rPr>
        <w:t>.3</w:t>
      </w:r>
      <w:r>
        <w:rPr>
          <w:lang w:eastAsia="zh-CN"/>
        </w:rPr>
        <w:tab/>
        <w:t>Get routing informati</w:t>
      </w:r>
      <w:r w:rsidRPr="00623CA7">
        <w:rPr>
          <w:lang w:eastAsia="zh-CN"/>
        </w:rPr>
        <w:t>on from SMS Router/IP-SM-GW</w:t>
      </w:r>
      <w:bookmarkEnd w:id="876"/>
      <w:bookmarkEnd w:id="877"/>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4" type="#_x0000_t75" style="width:455.15pt;height:157.75pt" o:ole="">
            <v:imagedata r:id="rId70" o:title=""/>
          </v:shape>
          <o:OLEObject Type="Embed" ProgID="Visio.Drawing.11" ShapeID="_x0000_i1054" DrawAspect="Content" ObjectID="_1676787264" r:id="rId71"/>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878" w:name="_Toc66113603"/>
      <w:bookmarkStart w:id="879" w:name="_Toc66173066"/>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878"/>
      <w:bookmarkEnd w:id="879"/>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5" type="#_x0000_t75" style="width:435.15pt;height:159.05pt" o:ole="">
            <v:imagedata r:id="rId54" o:title=""/>
          </v:shape>
          <o:OLEObject Type="Embed" ProgID="Visio.Drawing.11" ShapeID="_x0000_i1055" DrawAspect="Content" ObjectID="_1676787265" r:id="rId72"/>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880" w:name="_Toc66113604"/>
      <w:bookmarkStart w:id="881" w:name="_Toc66173067"/>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880"/>
      <w:bookmarkEnd w:id="881"/>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6" type="#_x0000_t75" style="width:435.15pt;height:115.2pt" o:ole="">
            <v:imagedata r:id="rId58" o:title=""/>
          </v:shape>
          <o:OLEObject Type="Embed" ProgID="Visio.Drawing.11" ShapeID="_x0000_i1056" DrawAspect="Content" ObjectID="_1676787266" r:id="rId73"/>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882" w:name="_Toc66113605"/>
      <w:bookmarkStart w:id="883" w:name="_Toc66173068"/>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882"/>
      <w:bookmarkEnd w:id="883"/>
    </w:p>
    <w:p w14:paraId="032B4100" w14:textId="77777777" w:rsidR="0036702C" w:rsidRPr="0051785D" w:rsidRDefault="0036702C" w:rsidP="0036702C">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2D6958B8" w14:textId="2A234ADC"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w:t>
      </w:r>
      <w:proofErr w:type="spellStart"/>
      <w:r w:rsidR="0036702C" w:rsidRPr="00F313A0">
        <w:rPr>
          <w:lang w:eastAsia="zh-CN"/>
        </w:rPr>
        <w:t>DownlinkSMS</w:t>
      </w:r>
      <w:proofErr w:type="spellEnd"/>
      <w:r w:rsidR="0036702C" w:rsidRPr="00F313A0">
        <w:rPr>
          <w:lang w:eastAsia="zh-CN"/>
        </w:rPr>
        <w:t xml:space="preserve"> service operation, invoked by SMS Router/IP-SM-GW.</w:t>
      </w:r>
    </w:p>
    <w:p w14:paraId="3D7D5BC5" w14:textId="26FBB064"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w:t>
      </w:r>
      <w:proofErr w:type="spellStart"/>
      <w:r w:rsidR="0036702C" w:rsidRPr="00F313A0">
        <w:rPr>
          <w:lang w:eastAsia="zh-CN"/>
        </w:rPr>
        <w:t>Nsmsf_SMService</w:t>
      </w:r>
      <w:proofErr w:type="spellEnd"/>
      <w:r w:rsidR="0036702C" w:rsidRPr="00F313A0">
        <w:rPr>
          <w:lang w:eastAsia="zh-CN"/>
        </w:rPr>
        <w:t xml:space="preserve"> Notify service operation to send the notification to SMS Router/IP-SM-GW.</w:t>
      </w:r>
    </w:p>
    <w:p w14:paraId="0D3665A4" w14:textId="77777777" w:rsidR="0036702C" w:rsidRDefault="0036702C" w:rsidP="0036702C">
      <w:pPr>
        <w:overflowPunct w:val="0"/>
        <w:autoSpaceDE w:val="0"/>
        <w:autoSpaceDN w:val="0"/>
        <w:adjustRightInd w:val="0"/>
        <w:textAlignment w:val="baseline"/>
        <w:rPr>
          <w:b/>
          <w:bCs/>
          <w:lang w:eastAsia="zh-CN"/>
        </w:rPr>
      </w:pPr>
    </w:p>
    <w:p w14:paraId="7AE60C95"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667D9F52" w14:textId="7385B045"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 invoked by UDM or the SMS-GMSC.</w:t>
      </w:r>
    </w:p>
    <w:p w14:paraId="7C55FBE8" w14:textId="77777777" w:rsidR="0036702C" w:rsidRPr="001D1C81" w:rsidRDefault="0036702C" w:rsidP="0036702C">
      <w:pPr>
        <w:pStyle w:val="Guidance"/>
        <w:ind w:left="284"/>
        <w:rPr>
          <w:i w:val="0"/>
          <w:iCs/>
          <w:color w:val="auto"/>
          <w:lang w:eastAsia="zh-CN"/>
        </w:rPr>
      </w:pPr>
    </w:p>
    <w:p w14:paraId="09ADDB6F" w14:textId="77777777" w:rsidR="0036702C" w:rsidRPr="0051785D" w:rsidRDefault="0036702C" w:rsidP="0036702C">
      <w:pPr>
        <w:overflowPunct w:val="0"/>
        <w:autoSpaceDE w:val="0"/>
        <w:autoSpaceDN w:val="0"/>
        <w:adjustRightInd w:val="0"/>
        <w:textAlignment w:val="baseline"/>
        <w:rPr>
          <w:b/>
          <w:bCs/>
          <w:lang w:eastAsia="zh-CN"/>
        </w:rPr>
      </w:pPr>
      <w:r>
        <w:rPr>
          <w:b/>
          <w:bCs/>
          <w:lang w:eastAsia="zh-CN"/>
        </w:rPr>
        <w:t>UDM</w:t>
      </w:r>
      <w:r w:rsidRPr="0051785D">
        <w:rPr>
          <w:b/>
          <w:bCs/>
          <w:lang w:eastAsia="zh-CN"/>
        </w:rPr>
        <w:t xml:space="preserve">: </w:t>
      </w:r>
    </w:p>
    <w:p w14:paraId="6DC7F761" w14:textId="43F4D1BE"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2"/>
        <w:rPr>
          <w:lang w:eastAsia="zh-CN"/>
        </w:rPr>
      </w:pPr>
      <w:bookmarkStart w:id="884" w:name="_Toc66113606"/>
      <w:bookmarkStart w:id="885" w:name="_Toc66173069"/>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884"/>
      <w:bookmarkEnd w:id="885"/>
    </w:p>
    <w:p w14:paraId="08BF4DA3" w14:textId="77777777" w:rsidR="0036702C" w:rsidRDefault="0036702C" w:rsidP="0036702C">
      <w:pPr>
        <w:pStyle w:val="3"/>
        <w:rPr>
          <w:lang w:eastAsia="zh-CN"/>
        </w:rPr>
      </w:pPr>
      <w:bookmarkStart w:id="886" w:name="_Toc66113607"/>
      <w:bookmarkStart w:id="887" w:name="_Toc66173070"/>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886"/>
      <w:bookmarkEnd w:id="887"/>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888" w:name="_Toc66113608"/>
      <w:bookmarkStart w:id="889" w:name="_Toc66173071"/>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888"/>
      <w:bookmarkEnd w:id="889"/>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103BBF86" w14:textId="77777777" w:rsidR="0036702C" w:rsidRPr="00736677"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5F2F3485" w14:textId="370DF375" w:rsidR="0036702C" w:rsidRDefault="0036702C" w:rsidP="0036702C">
      <w:pPr>
        <w:pStyle w:val="B1"/>
        <w:ind w:left="0" w:firstLine="0"/>
      </w:pPr>
    </w:p>
    <w:p w14:paraId="30FEBF0A" w14:textId="77777777" w:rsidR="0036702C" w:rsidRPr="001A6F9B" w:rsidRDefault="0036702C" w:rsidP="0036702C">
      <w:pPr>
        <w:pStyle w:val="3"/>
      </w:pPr>
      <w:bookmarkStart w:id="890" w:name="_Toc66113609"/>
      <w:bookmarkStart w:id="891" w:name="_Toc66173072"/>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890"/>
      <w:bookmarkEnd w:id="891"/>
    </w:p>
    <w:p w14:paraId="37F3AB9D" w14:textId="77777777" w:rsidR="0036702C" w:rsidRDefault="0036702C" w:rsidP="0036702C">
      <w:pPr>
        <w:overflowPunct w:val="0"/>
        <w:autoSpaceDE w:val="0"/>
        <w:autoSpaceDN w:val="0"/>
        <w:adjustRightInd w:val="0"/>
        <w:textAlignment w:val="baseline"/>
        <w:rPr>
          <w:b/>
          <w:bCs/>
          <w:lang w:eastAsia="zh-CN"/>
        </w:rPr>
      </w:pPr>
    </w:p>
    <w:p w14:paraId="1A0B7CBB" w14:textId="77777777" w:rsidR="0036702C" w:rsidRDefault="0036702C" w:rsidP="0036702C">
      <w:pPr>
        <w:overflowPunct w:val="0"/>
        <w:autoSpaceDE w:val="0"/>
        <w:autoSpaceDN w:val="0"/>
        <w:adjustRightInd w:val="0"/>
        <w:textAlignment w:val="baseline"/>
        <w:rPr>
          <w:b/>
          <w:bCs/>
          <w:lang w:eastAsia="zh-CN"/>
        </w:rPr>
      </w:pPr>
      <w:r w:rsidRPr="001D1C81">
        <w:rPr>
          <w:b/>
          <w:bCs/>
          <w:lang w:eastAsia="zh-CN"/>
        </w:rPr>
        <w:t>SMS Router/IP-SM-GW</w:t>
      </w:r>
      <w:r>
        <w:rPr>
          <w:b/>
          <w:bCs/>
          <w:lang w:eastAsia="zh-CN"/>
        </w:rPr>
        <w:t>:</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2"/>
        <w:rPr>
          <w:lang w:eastAsia="zh-CN"/>
        </w:rPr>
      </w:pPr>
      <w:bookmarkStart w:id="892" w:name="_Toc66113610"/>
      <w:bookmarkStart w:id="893" w:name="_Toc66173073"/>
      <w:r>
        <w:rPr>
          <w:rFonts w:hint="eastAsia"/>
          <w:lang w:eastAsia="zh-CN"/>
        </w:rPr>
        <w:lastRenderedPageBreak/>
        <w:t>6.8</w:t>
      </w:r>
      <w:r>
        <w:rPr>
          <w:rFonts w:hint="eastAsia"/>
          <w:lang w:eastAsia="zh-CN"/>
        </w:rPr>
        <w:tab/>
        <w:t xml:space="preserve">Solution#8: </w:t>
      </w:r>
      <w:r w:rsidRPr="00852E1B">
        <w:rPr>
          <w:rFonts w:cs="Arial"/>
          <w:bCs/>
          <w:lang w:val="en-US" w:eastAsia="zh-CN"/>
        </w:rPr>
        <w:t>Unsuccessful MT SM transfer</w:t>
      </w:r>
      <w:bookmarkEnd w:id="892"/>
      <w:bookmarkEnd w:id="893"/>
    </w:p>
    <w:p w14:paraId="2F689276" w14:textId="4C40A8F9" w:rsidR="00FE244D" w:rsidRDefault="00FE244D" w:rsidP="00FE244D">
      <w:pPr>
        <w:pStyle w:val="3"/>
        <w:rPr>
          <w:lang w:eastAsia="zh-CN"/>
        </w:rPr>
      </w:pPr>
      <w:bookmarkStart w:id="894" w:name="_Toc66113611"/>
      <w:bookmarkStart w:id="895" w:name="_Toc66173074"/>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894"/>
      <w:bookmarkEnd w:id="895"/>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77777777" w:rsidR="00FE244D" w:rsidRPr="0001228E" w:rsidRDefault="00FE244D" w:rsidP="00FE244D">
      <w:pPr>
        <w:rPr>
          <w:i/>
          <w:iCs/>
          <w:lang w:eastAsia="zh-CN"/>
        </w:rPr>
      </w:pPr>
      <w:r>
        <w:rPr>
          <w:lang w:eastAsia="zh-CN"/>
        </w:rPr>
        <w:t xml:space="preserve">The error indication related to </w:t>
      </w:r>
      <w:r w:rsidRPr="006E6D8D">
        <w:rPr>
          <w:lang w:eastAsia="zh-CN"/>
        </w:rPr>
        <w:t xml:space="preserve">mobile terminated short message transfer which may be transferred to the originating </w:t>
      </w:r>
      <w:proofErr w:type="gramStart"/>
      <w:r w:rsidRPr="006E6D8D">
        <w:rPr>
          <w:lang w:eastAsia="zh-CN"/>
        </w:rPr>
        <w:t>SC</w:t>
      </w:r>
      <w:r>
        <w:rPr>
          <w:lang w:eastAsia="zh-CN"/>
        </w:rPr>
        <w:t xml:space="preserve">  see</w:t>
      </w:r>
      <w:proofErr w:type="gramEnd"/>
      <w:r>
        <w:rPr>
          <w:lang w:eastAsia="zh-CN"/>
        </w:rPr>
        <w:t xml:space="preserv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896" w:name="_Toc66113612"/>
      <w:bookmarkStart w:id="897" w:name="_Toc66173075"/>
      <w:r>
        <w:rPr>
          <w:rFonts w:hint="eastAsia"/>
          <w:lang w:eastAsia="zh-CN"/>
        </w:rPr>
        <w:t>6.8</w:t>
      </w:r>
      <w:r>
        <w:rPr>
          <w:lang w:eastAsia="zh-CN"/>
        </w:rPr>
        <w:t>.2</w:t>
      </w:r>
      <w:r w:rsidR="00D5720E" w:rsidRPr="00CF5B98">
        <w:rPr>
          <w:lang w:eastAsia="zh-CN"/>
        </w:rPr>
        <w:tab/>
      </w:r>
      <w:r>
        <w:rPr>
          <w:lang w:eastAsia="zh-CN"/>
        </w:rPr>
        <w:t>Failure for MT SM transfer in SMSF</w:t>
      </w:r>
      <w:bookmarkEnd w:id="896"/>
      <w:bookmarkEnd w:id="897"/>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898"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898"/>
      </w:tr>
    </w:tbl>
    <w:p w14:paraId="47F263A2" w14:textId="77777777" w:rsidR="00FE244D" w:rsidRPr="00F72E18" w:rsidRDefault="00FE244D" w:rsidP="00FE244D">
      <w:pPr>
        <w:pStyle w:val="EditorsNote"/>
      </w:pPr>
      <w:r w:rsidRPr="00F72E18">
        <w:t xml:space="preserve">Editor’s </w:t>
      </w:r>
      <w:proofErr w:type="spellStart"/>
      <w:r w:rsidRPr="00F72E18">
        <w:t>Node</w:t>
      </w:r>
      <w:proofErr w:type="spellEnd"/>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7" type="#_x0000_t75" style="width:435.15pt;height:116.45pt" o:ole="">
            <v:imagedata r:id="rId74" o:title=""/>
          </v:shape>
          <o:OLEObject Type="Embed" ProgID="Visio.Drawing.11" ShapeID="_x0000_i1057" DrawAspect="Content" ObjectID="_1676787267" r:id="rId75"/>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99" w:name="_Toc66113613"/>
      <w:bookmarkStart w:id="900" w:name="_Toc66173076"/>
      <w:r>
        <w:rPr>
          <w:rFonts w:hint="eastAsia"/>
          <w:lang w:eastAsia="zh-CN"/>
        </w:rPr>
        <w:t>6.8</w:t>
      </w:r>
      <w:r>
        <w:rPr>
          <w:lang w:eastAsia="zh-CN"/>
        </w:rPr>
        <w:t>.3</w:t>
      </w:r>
      <w:r w:rsidR="00D5720E" w:rsidRPr="00CF5B98">
        <w:rPr>
          <w:lang w:eastAsia="zh-CN"/>
        </w:rPr>
        <w:tab/>
      </w:r>
      <w:r>
        <w:rPr>
          <w:lang w:eastAsia="zh-CN"/>
        </w:rPr>
        <w:t>Failure for MT SM transfer in UDM</w:t>
      </w:r>
      <w:bookmarkEnd w:id="899"/>
      <w:bookmarkEnd w:id="900"/>
    </w:p>
    <w:p w14:paraId="70FE177B" w14:textId="3DE85367" w:rsidR="00FE244D" w:rsidRDefault="00FE244D" w:rsidP="00FE244D">
      <w:pPr>
        <w:rPr>
          <w:lang w:eastAsia="zh-CN"/>
        </w:rPr>
      </w:pPr>
      <w:r>
        <w:rPr>
          <w:rFonts w:hint="eastAsia"/>
          <w:lang w:eastAsia="zh-CN"/>
        </w:rPr>
        <w:t>B</w:t>
      </w:r>
      <w:r>
        <w:rPr>
          <w:lang w:eastAsia="zh-CN"/>
        </w:rPr>
        <w:t xml:space="preserve">efore the SMS-GMSC transfers the MT SM to the SMSF, the </w:t>
      </w:r>
      <w:del w:id="901" w:author="C4-211478" w:date="2021-03-08T15:15:00Z">
        <w:r w:rsidDel="0080005F">
          <w:rPr>
            <w:lang w:eastAsia="zh-CN"/>
          </w:rPr>
          <w:delText xml:space="preserve">SMSF </w:delText>
        </w:r>
      </w:del>
      <w:ins w:id="902" w:author="C4-211478" w:date="2021-03-08T15:15:00Z">
        <w:r w:rsidR="0080005F">
          <w:rPr>
            <w:rFonts w:hint="eastAsia"/>
            <w:lang w:eastAsia="zh-CN"/>
          </w:rPr>
          <w:t>SMS-GMSC</w:t>
        </w:r>
        <w:r w:rsidR="0080005F">
          <w:rPr>
            <w:lang w:eastAsia="zh-CN"/>
          </w:rPr>
          <w:t xml:space="preserve"> </w:t>
        </w:r>
      </w:ins>
      <w:r>
        <w:rPr>
          <w:lang w:eastAsia="zh-CN"/>
        </w:rPr>
        <w:t xml:space="preserve">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42A4F1F1"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the SMS-GMSC shall indicate</w:t>
      </w:r>
      <w:del w:id="903" w:author="C4-211478" w:date="2021-03-08T15:16:00Z">
        <w:r w:rsidDel="0080005F">
          <w:rPr>
            <w:lang w:eastAsia="zh-CN"/>
          </w:rPr>
          <w:delText>s</w:delText>
        </w:r>
      </w:del>
      <w:r>
        <w:rPr>
          <w:lang w:eastAsia="zh-CN"/>
        </w:rPr>
        <w:t xml:space="preserve">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904" w:name="_Toc66113614"/>
      <w:bookmarkStart w:id="905" w:name="_Toc66173077"/>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904"/>
      <w:bookmarkEnd w:id="905"/>
    </w:p>
    <w:p w14:paraId="3074A279" w14:textId="77777777" w:rsidR="00FE244D" w:rsidRPr="0051785D" w:rsidRDefault="00FE244D" w:rsidP="00FE244D">
      <w:pPr>
        <w:overflowPunct w:val="0"/>
        <w:autoSpaceDE w:val="0"/>
        <w:autoSpaceDN w:val="0"/>
        <w:adjustRightInd w:val="0"/>
        <w:textAlignment w:val="baseline"/>
        <w:rPr>
          <w:b/>
          <w:bCs/>
          <w:lang w:eastAsia="zh-CN"/>
        </w:rPr>
      </w:pPr>
      <w:r w:rsidRPr="0051785D">
        <w:rPr>
          <w:rFonts w:hint="eastAsia"/>
          <w:b/>
          <w:bCs/>
          <w:lang w:eastAsia="zh-CN"/>
        </w:rPr>
        <w:t>SMSF</w:t>
      </w:r>
      <w:r w:rsidRPr="0051785D">
        <w:rPr>
          <w:rFonts w:hint="eastAsia"/>
          <w:b/>
          <w:bCs/>
          <w:lang w:eastAsia="zh-CN"/>
        </w:rPr>
        <w:t>：</w:t>
      </w:r>
    </w:p>
    <w:p w14:paraId="0589BECC"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w:t>
      </w:r>
      <w:r w:rsidRPr="006D4216">
        <w:rPr>
          <w:rFonts w:hint="eastAsia"/>
          <w:lang w:eastAsia="zh-CN"/>
        </w:rPr>
        <w:t>.</w:t>
      </w:r>
    </w:p>
    <w:p w14:paraId="10694C7D"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w:t>
      </w:r>
    </w:p>
    <w:p w14:paraId="32A8099D" w14:textId="77777777" w:rsidR="00FE244D" w:rsidRPr="0051785D" w:rsidRDefault="00FE244D" w:rsidP="00FE244D">
      <w:pPr>
        <w:overflowPunct w:val="0"/>
        <w:autoSpaceDE w:val="0"/>
        <w:autoSpaceDN w:val="0"/>
        <w:adjustRightInd w:val="0"/>
        <w:textAlignment w:val="baseline"/>
        <w:rPr>
          <w:b/>
          <w:bCs/>
          <w:lang w:eastAsia="zh-CN"/>
        </w:rPr>
      </w:pPr>
      <w:r w:rsidRPr="0051785D">
        <w:rPr>
          <w:b/>
          <w:bCs/>
          <w:lang w:eastAsia="zh-CN"/>
        </w:rPr>
        <w:t xml:space="preserve">SMS-GMSC: </w:t>
      </w:r>
    </w:p>
    <w:p w14:paraId="73859A55"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677EA7F6" w14:textId="77777777"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 </w:t>
      </w:r>
    </w:p>
    <w:p w14:paraId="00FE7697" w14:textId="77777777"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906" w:name="_Toc66113615"/>
      <w:bookmarkStart w:id="907" w:name="_Toc66173078"/>
      <w:r>
        <w:rPr>
          <w:rFonts w:hint="eastAsia"/>
          <w:lang w:eastAsia="zh-CN"/>
        </w:rPr>
        <w:t>6.9</w:t>
      </w:r>
      <w:r>
        <w:rPr>
          <w:rFonts w:hint="eastAsia"/>
          <w:lang w:eastAsia="zh-CN"/>
        </w:rPr>
        <w:tab/>
        <w:t>Solution#9:</w:t>
      </w:r>
      <w:r w:rsidRPr="00C51844">
        <w:t xml:space="preserve"> </w:t>
      </w:r>
      <w:r>
        <w:rPr>
          <w:lang w:eastAsia="zh-CN"/>
        </w:rPr>
        <w:t>Alert</w:t>
      </w:r>
      <w:bookmarkEnd w:id="906"/>
      <w:bookmarkEnd w:id="907"/>
    </w:p>
    <w:p w14:paraId="656C4BBF" w14:textId="414DCE3D" w:rsidR="002C642B" w:rsidRDefault="002C642B" w:rsidP="002C642B">
      <w:pPr>
        <w:pStyle w:val="3"/>
        <w:rPr>
          <w:lang w:eastAsia="zh-CN"/>
        </w:rPr>
      </w:pPr>
      <w:bookmarkStart w:id="908" w:name="_Toc66113616"/>
      <w:bookmarkStart w:id="909" w:name="_Toc66173079"/>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908"/>
      <w:bookmarkEnd w:id="909"/>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77777777"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r>
        <w:noBreakHyphen/>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852E1B">
      <w:pPr>
        <w:rPr>
          <w:i/>
          <w:lang w:eastAsia="ko-KR"/>
        </w:rPr>
      </w:pPr>
      <w:r w:rsidRPr="00852E1B">
        <w:rPr>
          <w:lang w:eastAsia="ko-KR"/>
        </w:rPr>
        <w:object w:dxaOrig="9180" w:dyaOrig="7788" w14:anchorId="75E65F5C">
          <v:shape id="_x0000_i1058" type="#_x0000_t75" style="width:459.55pt;height:390.05pt" o:ole="">
            <v:imagedata r:id="rId76" o:title=""/>
          </v:shape>
          <o:OLEObject Type="Embed" ProgID="Visio.Drawing.15" ShapeID="_x0000_i1058" DrawAspect="Content" ObjectID="_1676787268" r:id="rId77"/>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910" w:name="_Toc66113617"/>
      <w:bookmarkStart w:id="911" w:name="_Toc66173080"/>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910"/>
      <w:bookmarkEnd w:id="911"/>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04C30553" w14:textId="77777777" w:rsidR="002C642B"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 </w:t>
      </w:r>
    </w:p>
    <w:p w14:paraId="48B0033D" w14:textId="77777777"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77777777"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77777777"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9" type="#_x0000_t75" style="width:435.15pt;height:119.6pt" o:ole="">
            <v:imagedata r:id="rId78" o:title=""/>
          </v:shape>
          <o:OLEObject Type="Embed" ProgID="Visio.Drawing.11" ShapeID="_x0000_i1059" DrawAspect="Content" ObjectID="_1676787269" r:id="rId79"/>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4E7E83FA" w14:textId="77777777" w:rsidR="002C642B" w:rsidRDefault="002C642B" w:rsidP="002C642B">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6699F5D2" w14:textId="77777777" w:rsidR="002C642B" w:rsidRPr="00852E1B" w:rsidRDefault="002C642B" w:rsidP="00852E1B">
      <w:pPr>
        <w:rPr>
          <w:i/>
          <w:lang w:eastAsia="ko-KR"/>
        </w:rPr>
      </w:pPr>
    </w:p>
    <w:p w14:paraId="3B7857A0" w14:textId="77777777"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0" type="#_x0000_t75" style="width:435.15pt;height:119.6pt" o:ole="">
            <v:imagedata r:id="rId80" o:title=""/>
          </v:shape>
          <o:OLEObject Type="Embed" ProgID="Visio.Drawing.11" ShapeID="_x0000_i1060" DrawAspect="Content" ObjectID="_1676787270" r:id="rId81"/>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2232D4F2" w14:textId="77777777" w:rsidR="002C642B" w:rsidRDefault="002C642B" w:rsidP="002C642B">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131FFFBD" w14:textId="77777777" w:rsidR="002C642B" w:rsidRDefault="002C642B" w:rsidP="00852E1B">
      <w:pPr>
        <w:rPr>
          <w:lang w:eastAsia="ko-KR"/>
        </w:rPr>
      </w:pPr>
    </w:p>
    <w:p w14:paraId="4DA2B580" w14:textId="77777777" w:rsidR="002C642B" w:rsidRPr="00852E1B" w:rsidRDefault="002C642B" w:rsidP="00852E1B">
      <w:pPr>
        <w:rPr>
          <w:i/>
          <w:lang w:eastAsia="ko-KR"/>
        </w:rPr>
      </w:pPr>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Nsmsf_EventExpoure</w:t>
      </w:r>
      <w:proofErr w:type="spellEnd"/>
      <w:r w:rsidRPr="00852E1B">
        <w:rPr>
          <w:lang w:eastAsia="ko-KR"/>
        </w:rPr>
        <w:t xml:space="preserv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7619C00C" w14:textId="77777777" w:rsidR="002C642B" w:rsidRDefault="002C642B" w:rsidP="002C642B">
      <w:pPr>
        <w:pStyle w:val="Guidance"/>
      </w:pPr>
    </w:p>
    <w:p w14:paraId="54E97050" w14:textId="77777777" w:rsidR="002C642B" w:rsidRDefault="002C642B" w:rsidP="002C642B">
      <w:pPr>
        <w:pStyle w:val="TH"/>
      </w:pPr>
      <w:r>
        <w:rPr>
          <w:rFonts w:eastAsiaTheme="minorEastAsia"/>
        </w:rPr>
        <w:object w:dxaOrig="8688" w:dyaOrig="2328" w14:anchorId="73F6E1DA">
          <v:shape id="_x0000_i1061" type="#_x0000_t75" style="width:433.9pt;height:116.45pt" o:ole="">
            <v:imagedata r:id="rId82" o:title=""/>
          </v:shape>
          <o:OLEObject Type="Embed" ProgID="Visio.Drawing.11" ShapeID="_x0000_i1061" DrawAspect="Content" ObjectID="_1676787271" r:id="rId83"/>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912" w:name="_Toc66113618"/>
      <w:bookmarkStart w:id="913" w:name="_Toc66173081"/>
      <w:r>
        <w:t>6.</w:t>
      </w:r>
      <w:r>
        <w:rPr>
          <w:rFonts w:hint="eastAsia"/>
          <w:lang w:eastAsia="zh-CN"/>
        </w:rPr>
        <w:t>9</w:t>
      </w:r>
      <w:r>
        <w:t>.3</w:t>
      </w:r>
      <w:r w:rsidR="00D5720E" w:rsidRPr="00CF5B98">
        <w:rPr>
          <w:lang w:eastAsia="zh-CN"/>
        </w:rPr>
        <w:tab/>
      </w:r>
      <w:r>
        <w:rPr>
          <w:lang w:eastAsia="zh-CN"/>
        </w:rPr>
        <w:t xml:space="preserve">Alert </w:t>
      </w:r>
      <w:r>
        <w:t>MS reachable</w:t>
      </w:r>
      <w:bookmarkEnd w:id="912"/>
      <w:bookmarkEnd w:id="913"/>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3"/>
      </w:pPr>
      <w:bookmarkStart w:id="914" w:name="_Toc66113619"/>
      <w:bookmarkStart w:id="915" w:name="_Toc66173082"/>
      <w:r>
        <w:lastRenderedPageBreak/>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914"/>
      <w:bookmarkEnd w:id="915"/>
    </w:p>
    <w:p w14:paraId="278CFD85"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66E69B0D"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invoking </w:t>
      </w:r>
      <w:proofErr w:type="spellStart"/>
      <w:r w:rsidRPr="007D66C8">
        <w:rPr>
          <w:lang w:eastAsia="zh-CN"/>
        </w:rPr>
        <w:t>Nudm_EE</w:t>
      </w:r>
      <w:proofErr w:type="spellEnd"/>
      <w:r w:rsidRPr="007D66C8">
        <w:rPr>
          <w:lang w:eastAsia="zh-CN"/>
        </w:rPr>
        <w:t xml:space="preserve"> service for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rFonts w:hint="eastAsia"/>
          <w:lang w:eastAsia="zh-CN"/>
        </w:rPr>
        <w:t>.</w:t>
      </w:r>
    </w:p>
    <w:p w14:paraId="37D7235B"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proofErr w:type="gramStart"/>
      <w:r w:rsidRPr="007D66C8">
        <w:rPr>
          <w:lang w:eastAsia="zh-CN"/>
        </w:rPr>
        <w:t>alert</w:t>
      </w:r>
      <w:proofErr w:type="gramEnd"/>
      <w:r w:rsidRPr="007D66C8">
        <w:rPr>
          <w:lang w:eastAsia="zh-CN"/>
        </w:rPr>
        <w:t xml:space="preserve"> the SC according t</w:t>
      </w:r>
      <w:r>
        <w:rPr>
          <w:lang w:eastAsia="zh-CN"/>
        </w:rPr>
        <w:t xml:space="preserve">o the received notification of </w:t>
      </w:r>
      <w:r w:rsidRPr="00D16496">
        <w:rPr>
          <w:lang w:eastAsia="zh-CN"/>
        </w:rPr>
        <w:t>"UE_</w:t>
      </w:r>
      <w:r>
        <w:rPr>
          <w:lang w:eastAsia="zh-CN"/>
        </w:rPr>
        <w:t>MEMORY_AVAILABLE</w:t>
      </w:r>
      <w:r w:rsidRPr="00D16496">
        <w:rPr>
          <w:lang w:eastAsia="zh-CN"/>
        </w:rPr>
        <w:t>_FOR_SMS"</w:t>
      </w:r>
      <w:r>
        <w:rPr>
          <w:lang w:eastAsia="zh-CN"/>
        </w:rPr>
        <w:t xml:space="preserve"> </w:t>
      </w:r>
      <w:proofErr w:type="spellStart"/>
      <w:r>
        <w:rPr>
          <w:lang w:eastAsia="zh-CN"/>
        </w:rPr>
        <w:t>and</w:t>
      </w:r>
      <w:r w:rsidRPr="00D16496">
        <w:rPr>
          <w:lang w:eastAsia="zh-CN"/>
        </w:rPr>
        <w:t>"UE_REACHABILITY_FOR_SMS</w:t>
      </w:r>
      <w:proofErr w:type="spellEnd"/>
      <w:r w:rsidRPr="00D16496">
        <w:rPr>
          <w:lang w:eastAsia="zh-CN"/>
        </w:rPr>
        <w:t>"</w:t>
      </w:r>
      <w:r>
        <w:rPr>
          <w:lang w:eastAsia="zh-CN"/>
        </w:rPr>
        <w:t xml:space="preserve"> events</w:t>
      </w:r>
      <w:r w:rsidRPr="007D66C8">
        <w:rPr>
          <w:lang w:eastAsia="zh-CN"/>
        </w:rPr>
        <w:t>.</w:t>
      </w:r>
    </w:p>
    <w:p w14:paraId="5374278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UDM</w:t>
      </w:r>
      <w:r w:rsidRPr="00534DBB">
        <w:rPr>
          <w:b/>
          <w:bCs/>
          <w:lang w:eastAsia="zh-CN"/>
        </w:rPr>
        <w:t>:</w:t>
      </w:r>
    </w:p>
    <w:p w14:paraId="2A1D8591" w14:textId="77777777" w:rsidR="002C642B" w:rsidRPr="00534DBB" w:rsidRDefault="002C642B" w:rsidP="002C642B">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4999DA80"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Pr>
          <w:lang w:eastAsia="zh-CN"/>
        </w:rPr>
        <w:t xml:space="preserve">invoking </w:t>
      </w:r>
      <w:proofErr w:type="spellStart"/>
      <w:r w:rsidRPr="00534DBB">
        <w:rPr>
          <w:lang w:eastAsia="zh-CN"/>
        </w:rPr>
        <w:t>Nsmsf_EventExpoure</w:t>
      </w:r>
      <w:proofErr w:type="spellEnd"/>
      <w:r>
        <w:rPr>
          <w:lang w:eastAsia="zh-CN"/>
        </w:rPr>
        <w:t xml:space="preserve"> service.</w:t>
      </w:r>
    </w:p>
    <w:p w14:paraId="2E603DA3" w14:textId="77777777" w:rsidR="002C642B" w:rsidRPr="00534DBB" w:rsidRDefault="002C642B" w:rsidP="002C642B">
      <w:pPr>
        <w:overflowPunct w:val="0"/>
        <w:autoSpaceDE w:val="0"/>
        <w:autoSpaceDN w:val="0"/>
        <w:adjustRightInd w:val="0"/>
        <w:textAlignment w:val="baseline"/>
        <w:rPr>
          <w:b/>
          <w:bCs/>
          <w:lang w:eastAsia="zh-CN"/>
        </w:rPr>
      </w:pPr>
      <w:r w:rsidRPr="00534DBB">
        <w:rPr>
          <w:b/>
          <w:bCs/>
          <w:lang w:eastAsia="zh-CN"/>
        </w:rPr>
        <w:t>SMSF:</w:t>
      </w:r>
    </w:p>
    <w:p w14:paraId="3D296796"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 xml:space="preserve">Support </w:t>
      </w:r>
      <w:r w:rsidRPr="007D66C8">
        <w:rPr>
          <w:lang w:eastAsia="zh-CN"/>
        </w:rPr>
        <w:t xml:space="preserve">newly added service </w:t>
      </w:r>
      <w:proofErr w:type="spellStart"/>
      <w:r w:rsidRPr="007D66C8">
        <w:rPr>
          <w:lang w:eastAsia="zh-CN"/>
        </w:rPr>
        <w:t>Nsmsf_EventExpoure</w:t>
      </w:r>
      <w:proofErr w:type="spellEnd"/>
      <w:r w:rsidRPr="007D66C8">
        <w:rPr>
          <w:rFonts w:hint="eastAsia"/>
          <w:lang w:eastAsia="zh-CN"/>
        </w:rPr>
        <w:t>.</w:t>
      </w:r>
    </w:p>
    <w:p w14:paraId="7877C95E" w14:textId="77777777" w:rsidR="002C642B" w:rsidRPr="007D66C8" w:rsidRDefault="002C642B" w:rsidP="002C642B">
      <w:pPr>
        <w:pStyle w:val="B1"/>
        <w:rPr>
          <w:lang w:eastAsia="zh-CN"/>
        </w:rPr>
      </w:pPr>
      <w:r>
        <w:rPr>
          <w:lang w:eastAsia="zh-CN"/>
        </w:rPr>
        <w:t>-</w:t>
      </w:r>
      <w:r>
        <w:rPr>
          <w:lang w:eastAsia="zh-CN"/>
        </w:rPr>
        <w:tab/>
      </w:r>
      <w:r w:rsidRPr="00534DBB">
        <w:rPr>
          <w:lang w:eastAsia="zh-CN"/>
        </w:rPr>
        <w:t xml:space="preserve">Support </w:t>
      </w:r>
      <w:r w:rsidRPr="00534DBB">
        <w:rPr>
          <w:rFonts w:hint="eastAsia"/>
          <w:lang w:eastAsia="zh-CN"/>
        </w:rPr>
        <w:t xml:space="preserve">to register </w:t>
      </w:r>
      <w:r>
        <w:rPr>
          <w:lang w:eastAsia="zh-CN"/>
        </w:rPr>
        <w:t xml:space="preserve">the newly added service </w:t>
      </w:r>
      <w:proofErr w:type="spellStart"/>
      <w:r w:rsidRPr="007D66C8">
        <w:rPr>
          <w:lang w:eastAsia="zh-CN"/>
        </w:rPr>
        <w:t>Nsmsf_EventExpoure</w:t>
      </w:r>
      <w:proofErr w:type="spellEnd"/>
      <w:r w:rsidRPr="007D66C8">
        <w:rPr>
          <w:lang w:eastAsia="zh-CN"/>
        </w:rPr>
        <w:t xml:space="preserve"> service</w:t>
      </w:r>
      <w:r w:rsidRPr="00534DBB">
        <w:rPr>
          <w:lang w:eastAsia="zh-CN"/>
        </w:rPr>
        <w:t xml:space="preserve"> </w:t>
      </w:r>
      <w:r w:rsidRPr="00534DBB">
        <w:rPr>
          <w:rFonts w:hint="eastAsia"/>
          <w:lang w:eastAsia="zh-CN"/>
        </w:rPr>
        <w:t>in</w:t>
      </w:r>
      <w:r w:rsidRPr="00534DBB">
        <w:rPr>
          <w:lang w:eastAsia="zh-CN"/>
        </w:rPr>
        <w:t xml:space="preserve"> NRF.</w:t>
      </w:r>
    </w:p>
    <w:p w14:paraId="26752039" w14:textId="77777777" w:rsidR="002C642B" w:rsidRPr="00534DBB" w:rsidRDefault="002C642B" w:rsidP="002C642B">
      <w:pPr>
        <w:overflowPunct w:val="0"/>
        <w:autoSpaceDE w:val="0"/>
        <w:autoSpaceDN w:val="0"/>
        <w:adjustRightInd w:val="0"/>
        <w:textAlignment w:val="baseline"/>
        <w:rPr>
          <w:b/>
          <w:bCs/>
          <w:lang w:eastAsia="zh-CN"/>
        </w:rPr>
      </w:pPr>
      <w:r w:rsidRPr="00534DBB">
        <w:rPr>
          <w:rFonts w:hint="eastAsia"/>
          <w:b/>
          <w:bCs/>
          <w:lang w:eastAsia="zh-CN"/>
        </w:rPr>
        <w:t>NRF</w:t>
      </w:r>
      <w:r w:rsidRPr="00534DBB">
        <w:rPr>
          <w:b/>
          <w:bCs/>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916" w:name="_Toc66113620"/>
      <w:bookmarkStart w:id="917" w:name="_Toc66173083"/>
      <w:r>
        <w:rPr>
          <w:rFonts w:hint="eastAsia"/>
          <w:lang w:eastAsia="zh-CN"/>
        </w:rPr>
        <w:t>6.10</w:t>
      </w:r>
      <w:r>
        <w:rPr>
          <w:rFonts w:hint="eastAsia"/>
          <w:lang w:eastAsia="zh-CN"/>
        </w:rPr>
        <w:tab/>
        <w:t xml:space="preserve">Solution#10: </w:t>
      </w:r>
      <w:r>
        <w:rPr>
          <w:lang w:eastAsia="zh-CN"/>
        </w:rPr>
        <w:t>Alert the recovery of UE memory for SMS</w:t>
      </w:r>
      <w:bookmarkEnd w:id="916"/>
      <w:bookmarkEnd w:id="917"/>
    </w:p>
    <w:p w14:paraId="2D6371B0" w14:textId="0D2C7CBA" w:rsidR="00A96D4C" w:rsidRDefault="00A96D4C" w:rsidP="00A96D4C">
      <w:pPr>
        <w:pStyle w:val="3"/>
        <w:rPr>
          <w:lang w:eastAsia="zh-CN"/>
        </w:rPr>
      </w:pPr>
      <w:bookmarkStart w:id="918" w:name="_Toc66113621"/>
      <w:bookmarkStart w:id="919" w:name="_Toc66173084"/>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918"/>
      <w:bookmarkEnd w:id="919"/>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w:t>
      </w:r>
      <w:proofErr w:type="gramStart"/>
      <w:r>
        <w:rPr>
          <w:lang w:eastAsia="zh-CN"/>
        </w:rPr>
        <w:t>Alert</w:t>
      </w:r>
      <w:proofErr w:type="gramEnd"/>
      <w:r>
        <w:rPr>
          <w:lang w:eastAsia="zh-CN"/>
        </w:rPr>
        <w:t xml:space="preserve">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ins w:id="920" w:author="C4-211479" w:date="2021-03-08T15:17:00Z">
        <w:r w:rsidR="0080005F">
          <w:rPr>
            <w:rFonts w:hint="eastAsia"/>
            <w:lang w:eastAsia="zh-CN"/>
          </w:rPr>
          <w:t xml:space="preserve"> </w:t>
        </w:r>
      </w:ins>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5270C9E6" w:rsidR="00A96D4C" w:rsidRDefault="00A96D4C">
      <w:pPr>
        <w:pStyle w:val="TH"/>
        <w:rPr>
          <w:iCs/>
          <w:color w:val="D9D9D9" w:themeColor="background1" w:themeShade="D9"/>
          <w:lang w:eastAsia="zh-CN"/>
        </w:rPr>
        <w:pPrChange w:id="921" w:author="C4-211479" w:date="2021-03-08T15:18:00Z">
          <w:pPr>
            <w:pStyle w:val="Guidance"/>
          </w:pPr>
        </w:pPrChange>
      </w:pPr>
      <w:del w:id="922" w:author="C4-211479" w:date="2021-03-08T15:17:00Z">
        <w:r w:rsidDel="0080005F">
          <w:rPr>
            <w:rFonts w:eastAsiaTheme="minorEastAsia"/>
          </w:rPr>
          <w:object w:dxaOrig="9180" w:dyaOrig="7788" w14:anchorId="614351EB">
            <v:shape id="_x0000_i1062" type="#_x0000_t75" style="width:459.55pt;height:390.05pt" o:ole="">
              <v:imagedata r:id="rId84" o:title=""/>
            </v:shape>
            <o:OLEObject Type="Embed" ProgID="Visio.Drawing.15" ShapeID="_x0000_i1062" DrawAspect="Content" ObjectID="_1676787272" r:id="rId85"/>
          </w:object>
        </w:r>
      </w:del>
      <w:ins w:id="923" w:author="C4-211479" w:date="2021-03-08T15:17:00Z">
        <w:r w:rsidR="0080005F" w:rsidRPr="00AC6AC2">
          <w:object w:dxaOrig="9135" w:dyaOrig="7741" w14:anchorId="57221AF3">
            <v:shape id="_x0000_i1063" type="#_x0000_t75" style="width:457.65pt;height:388.8pt" o:ole="">
              <v:imagedata r:id="rId86" o:title=""/>
            </v:shape>
            <o:OLEObject Type="Embed" ProgID="Visio.Drawing.15" ShapeID="_x0000_i1063" DrawAspect="Content" ObjectID="_1676787273" r:id="rId87"/>
          </w:object>
        </w:r>
      </w:ins>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217D614F" w14:textId="77777777" w:rsidR="00A96D4C" w:rsidRDefault="00A96D4C" w:rsidP="00852E1B">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 xml:space="preserve">event "UE_MEMORY_AVAILABLE_FOR_SMS" in the UDM, this way will avoid unnecessary signalling interactions between the SMS-GMSC/SC and the UE. </w:t>
      </w:r>
    </w:p>
    <w:p w14:paraId="715C5732" w14:textId="77777777" w:rsidR="00B52C85" w:rsidRPr="00B52C85" w:rsidRDefault="00B52C85" w:rsidP="00852E1B">
      <w:pPr>
        <w:pStyle w:val="B1"/>
        <w:rPr>
          <w:lang w:eastAsia="zh-CN"/>
        </w:rPr>
      </w:pPr>
    </w:p>
    <w:p w14:paraId="620AD556" w14:textId="7EB9AF3A" w:rsidR="00A96D4C" w:rsidRDefault="00A96D4C" w:rsidP="00A96D4C">
      <w:pPr>
        <w:pStyle w:val="3"/>
        <w:rPr>
          <w:lang w:eastAsia="zh-CN"/>
        </w:rPr>
      </w:pPr>
      <w:bookmarkStart w:id="924" w:name="_Toc66113622"/>
      <w:bookmarkStart w:id="925" w:name="_Toc66173085"/>
      <w:r>
        <w:rPr>
          <w:rFonts w:hint="eastAsia"/>
          <w:lang w:eastAsia="zh-CN"/>
        </w:rPr>
        <w:t>6.10</w:t>
      </w:r>
      <w:r>
        <w:rPr>
          <w:lang w:eastAsia="zh-CN"/>
        </w:rPr>
        <w:t>.2</w:t>
      </w:r>
      <w:r w:rsidR="00D5720E" w:rsidRPr="00CF5B98">
        <w:rPr>
          <w:lang w:eastAsia="zh-CN"/>
        </w:rPr>
        <w:tab/>
      </w:r>
      <w:r>
        <w:t>UE memory capacity state store</w:t>
      </w:r>
      <w:bookmarkEnd w:id="924"/>
      <w:bookmarkEnd w:id="925"/>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15pt;height:105.8pt" o:ole="">
            <v:imagedata r:id="rId88" o:title=""/>
          </v:shape>
          <o:OLEObject Type="Embed" ProgID="Visio.Drawing.11" ShapeID="_x0000_i1064" DrawAspect="Content" ObjectID="_1676787274" r:id="rId89"/>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5BE10D8A" w:rsidR="00A96D4C" w:rsidRDefault="008D070D" w:rsidP="00A96D4C">
      <w:pPr>
        <w:pStyle w:val="TH"/>
      </w:pPr>
      <w:ins w:id="926" w:author="C4-211479" w:date="2021-03-08T15:20:00Z">
        <w:r w:rsidRPr="00CF3A52">
          <w:object w:dxaOrig="8641" w:dyaOrig="2070" w14:anchorId="591A2A99">
            <v:shape id="_x0000_i1065" type="#_x0000_t75" style="width:6in;height:102.7pt" o:ole="">
              <v:imagedata r:id="rId90" o:title=""/>
            </v:shape>
            <o:OLEObject Type="Embed" ProgID="Visio.Drawing.11" ShapeID="_x0000_i1065" DrawAspect="Content" ObjectID="_1676787275" r:id="rId91"/>
          </w:object>
        </w:r>
      </w:ins>
      <w:del w:id="927" w:author="C4-211479" w:date="2021-03-08T15:20:00Z">
        <w:r w:rsidR="00A96D4C" w:rsidDel="008D070D">
          <w:rPr>
            <w:rFonts w:eastAsiaTheme="minorEastAsia"/>
          </w:rPr>
          <w:object w:dxaOrig="8700" w:dyaOrig="2124" w14:anchorId="1F6D9BA2">
            <v:shape id="_x0000_i1066" type="#_x0000_t75" style="width:435.15pt;height:105.8pt" o:ole="">
              <v:imagedata r:id="rId88" o:title=""/>
            </v:shape>
            <o:OLEObject Type="Embed" ProgID="Visio.Drawing.11" ShapeID="_x0000_i1066" DrawAspect="Content" ObjectID="_1676787276" r:id="rId92"/>
          </w:object>
        </w:r>
      </w:del>
    </w:p>
    <w:p w14:paraId="463D6CD1" w14:textId="307C16D6" w:rsidR="00A96D4C" w:rsidRDefault="00A96D4C" w:rsidP="00A96D4C">
      <w:pPr>
        <w:pStyle w:val="TF"/>
      </w:pPr>
      <w:r>
        <w:t xml:space="preserve">Figure </w:t>
      </w:r>
      <w:r w:rsidRPr="00F303FD">
        <w:t>6.</w:t>
      </w:r>
      <w:r>
        <w:rPr>
          <w:rFonts w:hint="eastAsia"/>
          <w:lang w:eastAsia="zh-CN"/>
        </w:rPr>
        <w:t>10</w:t>
      </w:r>
      <w:r w:rsidRPr="00F303FD">
        <w:t>.2</w:t>
      </w:r>
      <w:r>
        <w:t>-</w:t>
      </w:r>
      <w:del w:id="928" w:author="C4-211479" w:date="2021-03-08T15:21:00Z">
        <w:r w:rsidDel="008D070D">
          <w:delText>1</w:delText>
        </w:r>
      </w:del>
      <w:ins w:id="929" w:author="C4-211479" w:date="2021-03-08T15:21:00Z">
        <w:r w:rsidR="008D070D">
          <w:rPr>
            <w:rFonts w:hint="eastAsia"/>
            <w:lang w:eastAsia="zh-CN"/>
          </w:rPr>
          <w:t>2</w:t>
        </w:r>
      </w:ins>
      <w:r>
        <w:t>: UE memory state for SMS update for Non 3GPP access</w:t>
      </w:r>
    </w:p>
    <w:p w14:paraId="3D847A6C" w14:textId="77777777" w:rsidR="00A96D4C" w:rsidRDefault="00A96D4C" w:rsidP="00A96D4C">
      <w:pPr>
        <w:pStyle w:val="B1"/>
      </w:pPr>
      <w:r>
        <w:lastRenderedPageBreak/>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C1E5C98" w14:textId="77777777" w:rsidR="00A96D4C" w:rsidRDefault="00A96D4C" w:rsidP="00A96D4C">
      <w:r>
        <w:t>On failure, the appropriate HTTP status code indicating the error shall be returned and appropriate additional error information should be returned in the PATCH response body.</w:t>
      </w:r>
    </w:p>
    <w:p w14:paraId="43D30929" w14:textId="77777777" w:rsidR="00A96D4C" w:rsidRDefault="00A96D4C" w:rsidP="00A96D4C">
      <w:pPr>
        <w:pStyle w:val="Guidance"/>
        <w:rPr>
          <w:i w:val="0"/>
          <w:iCs/>
          <w:color w:val="auto"/>
          <w:lang w:eastAsia="zh-CN"/>
        </w:rPr>
      </w:pPr>
    </w:p>
    <w:p w14:paraId="121350D9" w14:textId="34844519" w:rsidR="00A96D4C" w:rsidRDefault="00A96D4C" w:rsidP="00A96D4C">
      <w:pPr>
        <w:pStyle w:val="3"/>
        <w:rPr>
          <w:lang w:eastAsia="zh-CN"/>
        </w:rPr>
      </w:pPr>
      <w:bookmarkStart w:id="930" w:name="_Toc66113623"/>
      <w:bookmarkStart w:id="931" w:name="_Toc66173086"/>
      <w:r>
        <w:rPr>
          <w:rFonts w:hint="eastAsia"/>
          <w:lang w:eastAsia="zh-CN"/>
        </w:rPr>
        <w:t>6.10</w:t>
      </w:r>
      <w:r>
        <w:rPr>
          <w:lang w:eastAsia="zh-CN"/>
        </w:rPr>
        <w:t>.3</w:t>
      </w:r>
      <w:r w:rsidR="00D5720E" w:rsidRPr="00CF5B98">
        <w:rPr>
          <w:lang w:eastAsia="zh-CN"/>
        </w:rPr>
        <w:tab/>
      </w:r>
      <w:r>
        <w:t>UE memory capacity state query</w:t>
      </w:r>
      <w:bookmarkEnd w:id="930"/>
      <w:bookmarkEnd w:id="931"/>
    </w:p>
    <w:p w14:paraId="0A115E57" w14:textId="77777777"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575CEA59" w14:textId="77777777" w:rsidR="00A96D4C" w:rsidRDefault="00A96D4C" w:rsidP="00A96D4C">
      <w:pPr>
        <w:pStyle w:val="Guidance"/>
        <w:rPr>
          <w:i w:val="0"/>
          <w:iCs/>
          <w:color w:val="auto"/>
          <w:lang w:eastAsia="zh-CN"/>
        </w:rPr>
      </w:pPr>
    </w:p>
    <w:p w14:paraId="229741C2" w14:textId="515BA1AE" w:rsidR="00A96D4C" w:rsidRDefault="00A96D4C" w:rsidP="00A96D4C">
      <w:pPr>
        <w:pStyle w:val="3"/>
        <w:rPr>
          <w:lang w:eastAsia="zh-CN"/>
        </w:rPr>
      </w:pPr>
      <w:bookmarkStart w:id="932" w:name="_Toc66113624"/>
      <w:bookmarkStart w:id="933" w:name="_Toc66173087"/>
      <w:r>
        <w:rPr>
          <w:rFonts w:hint="eastAsia"/>
          <w:lang w:eastAsia="zh-CN"/>
        </w:rPr>
        <w:t>6.10</w:t>
      </w:r>
      <w:r>
        <w:rPr>
          <w:lang w:eastAsia="zh-CN"/>
        </w:rPr>
        <w:t>.4</w:t>
      </w:r>
      <w:r w:rsidR="00D5720E" w:rsidRPr="00CF5B98">
        <w:rPr>
          <w:lang w:eastAsia="zh-CN"/>
        </w:rPr>
        <w:tab/>
      </w:r>
      <w:r>
        <w:t>UE memory capacity available event</w:t>
      </w:r>
      <w:bookmarkEnd w:id="932"/>
      <w:bookmarkEnd w:id="933"/>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3A98C0A3" w14:textId="77777777" w:rsidR="00A96D4C"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 </w:t>
      </w:r>
    </w:p>
    <w:p w14:paraId="1122F560" w14:textId="77777777"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77777777"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934" w:name="_Toc66113625"/>
      <w:bookmarkStart w:id="935" w:name="_Toc66173088"/>
      <w:r>
        <w:t>6.</w:t>
      </w:r>
      <w:r>
        <w:rPr>
          <w:rFonts w:hint="eastAsia"/>
          <w:lang w:eastAsia="zh-CN"/>
        </w:rPr>
        <w:t>10</w:t>
      </w:r>
      <w:r>
        <w:t>.5</w:t>
      </w:r>
      <w:r w:rsidR="00D5720E" w:rsidRPr="00CF5B98">
        <w:rPr>
          <w:lang w:eastAsia="zh-CN"/>
        </w:rPr>
        <w:tab/>
      </w:r>
      <w:r>
        <w:rPr>
          <w:lang w:eastAsia="zh-CN"/>
        </w:rPr>
        <w:t xml:space="preserve">Alert </w:t>
      </w:r>
      <w:r>
        <w:t>MS reachable</w:t>
      </w:r>
      <w:bookmarkEnd w:id="934"/>
      <w:bookmarkEnd w:id="935"/>
    </w:p>
    <w:p w14:paraId="36005B75" w14:textId="77777777" w:rsidR="00A96D4C"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46C1564B" w14:textId="77777777" w:rsidR="00A96D4C" w:rsidRPr="00396447" w:rsidRDefault="00A96D4C" w:rsidP="00A96D4C">
      <w:pPr>
        <w:pStyle w:val="Guidance"/>
        <w:rPr>
          <w:rFonts w:eastAsiaTheme="minorEastAsia"/>
          <w:i w:val="0"/>
          <w:iCs/>
          <w:color w:val="auto"/>
          <w:lang w:eastAsia="zh-CN"/>
        </w:rPr>
      </w:pPr>
    </w:p>
    <w:p w14:paraId="02185D55" w14:textId="6412B332" w:rsidR="00A96D4C" w:rsidRPr="003F5580" w:rsidRDefault="00A96D4C" w:rsidP="00A96D4C">
      <w:pPr>
        <w:pStyle w:val="3"/>
      </w:pPr>
      <w:bookmarkStart w:id="936" w:name="_Toc66113626"/>
      <w:bookmarkStart w:id="937" w:name="_Toc66173089"/>
      <w:r>
        <w:lastRenderedPageBreak/>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936"/>
      <w:bookmarkEnd w:id="937"/>
    </w:p>
    <w:p w14:paraId="7BC1306F"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t>SMS-GMSC</w:t>
      </w:r>
      <w:r w:rsidRPr="00534DBB">
        <w:rPr>
          <w:b/>
          <w:bCs/>
          <w:lang w:eastAsia="zh-CN"/>
        </w:rPr>
        <w:t>:</w:t>
      </w:r>
    </w:p>
    <w:p w14:paraId="3D6C191F"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invoking </w:t>
      </w:r>
      <w:proofErr w:type="spellStart"/>
      <w:r w:rsidRPr="00590DE3">
        <w:rPr>
          <w:lang w:eastAsia="zh-CN"/>
        </w:rPr>
        <w:t>Nudm_EE</w:t>
      </w:r>
      <w:proofErr w:type="spellEnd"/>
      <w:r w:rsidRPr="00590DE3">
        <w:rPr>
          <w:lang w:eastAsia="zh-CN"/>
        </w:rPr>
        <w:t xml:space="preserve"> service for </w:t>
      </w:r>
      <w:r w:rsidRPr="00D16496">
        <w:rPr>
          <w:lang w:eastAsia="zh-CN"/>
        </w:rPr>
        <w:t>"UE_</w:t>
      </w:r>
      <w:r>
        <w:rPr>
          <w:lang w:eastAsia="zh-CN"/>
        </w:rPr>
        <w:t>MEMORY_AVAILABLE</w:t>
      </w:r>
      <w:r w:rsidRPr="00D16496">
        <w:rPr>
          <w:lang w:eastAsia="zh-CN"/>
        </w:rPr>
        <w:t>_FOR_SMS"</w:t>
      </w:r>
    </w:p>
    <w:p w14:paraId="770CA256"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alert the SC according to the received notification </w:t>
      </w:r>
      <w:proofErr w:type="gramStart"/>
      <w:r w:rsidRPr="00590DE3">
        <w:rPr>
          <w:lang w:eastAsia="zh-CN"/>
        </w:rPr>
        <w:t xml:space="preserve">of  </w:t>
      </w:r>
      <w:r w:rsidRPr="00D16496">
        <w:rPr>
          <w:lang w:eastAsia="zh-CN"/>
        </w:rPr>
        <w:t>"</w:t>
      </w:r>
      <w:proofErr w:type="gramEnd"/>
      <w:r w:rsidRPr="00D16496">
        <w:rPr>
          <w:lang w:eastAsia="zh-CN"/>
        </w:rPr>
        <w:t>UE_</w:t>
      </w:r>
      <w:r>
        <w:rPr>
          <w:lang w:eastAsia="zh-CN"/>
        </w:rPr>
        <w:t>MEMORY_AVAILABLE</w:t>
      </w:r>
      <w:r w:rsidRPr="00D16496">
        <w:rPr>
          <w:lang w:eastAsia="zh-CN"/>
        </w:rPr>
        <w:t>_FOR_SMS"</w:t>
      </w:r>
      <w:r>
        <w:rPr>
          <w:lang w:eastAsia="zh-CN"/>
        </w:rPr>
        <w:t xml:space="preserve"> event</w:t>
      </w:r>
      <w:r w:rsidRPr="00590DE3">
        <w:rPr>
          <w:lang w:eastAsia="zh-CN"/>
        </w:rPr>
        <w:t>.</w:t>
      </w:r>
    </w:p>
    <w:p w14:paraId="3ABCA28C" w14:textId="77777777" w:rsidR="00A96D4C" w:rsidRPr="00534DBB" w:rsidRDefault="00A96D4C" w:rsidP="00A96D4C">
      <w:pPr>
        <w:overflowPunct w:val="0"/>
        <w:autoSpaceDE w:val="0"/>
        <w:autoSpaceDN w:val="0"/>
        <w:adjustRightInd w:val="0"/>
        <w:textAlignment w:val="baseline"/>
        <w:rPr>
          <w:b/>
          <w:bCs/>
          <w:lang w:eastAsia="zh-CN"/>
        </w:rPr>
      </w:pPr>
      <w:r w:rsidRPr="00534DBB">
        <w:rPr>
          <w:rFonts w:hint="eastAsia"/>
          <w:b/>
          <w:bCs/>
          <w:lang w:eastAsia="zh-CN"/>
        </w:rPr>
        <w:t>UDM</w:t>
      </w:r>
      <w:r w:rsidRPr="00534DBB">
        <w:rPr>
          <w:b/>
          <w:bCs/>
          <w:lang w:eastAsia="zh-CN"/>
        </w:rPr>
        <w:t>:</w:t>
      </w:r>
    </w:p>
    <w:p w14:paraId="71B49E83" w14:textId="77777777" w:rsidR="00A96D4C" w:rsidRPr="00534DBB" w:rsidRDefault="00A96D4C" w:rsidP="00A96D4C">
      <w:pPr>
        <w:pStyle w:val="B1"/>
        <w:rPr>
          <w:lang w:eastAsia="zh-CN"/>
        </w:rPr>
      </w:pPr>
      <w:r>
        <w:rPr>
          <w:lang w:eastAsia="zh-CN"/>
        </w:rPr>
        <w:t>-</w:t>
      </w:r>
      <w:r>
        <w:rPr>
          <w:lang w:eastAsia="zh-CN"/>
        </w:rPr>
        <w:tab/>
        <w:t xml:space="preserve">Extend the EE service to support subscribe/unsubscribe/notify new event </w:t>
      </w:r>
      <w:r w:rsidRPr="00534DBB">
        <w:rPr>
          <w:lang w:eastAsia="zh-CN"/>
        </w:rPr>
        <w:t>"UE_MEMORY_AVAILABLE_FOR_SMS".</w:t>
      </w:r>
    </w:p>
    <w:p w14:paraId="3931F6A2" w14:textId="77777777" w:rsidR="00A96D4C" w:rsidRPr="00590DE3" w:rsidRDefault="00A96D4C" w:rsidP="00A96D4C">
      <w:pPr>
        <w:pStyle w:val="B1"/>
        <w:rPr>
          <w:lang w:eastAsia="zh-CN"/>
        </w:rPr>
      </w:pPr>
      <w:r>
        <w:rPr>
          <w:lang w:eastAsia="zh-CN"/>
        </w:rPr>
        <w:t>-</w:t>
      </w:r>
      <w:r>
        <w:rPr>
          <w:lang w:eastAsia="zh-CN"/>
        </w:rPr>
        <w:tab/>
      </w:r>
      <w:r w:rsidRPr="00BB3C49">
        <w:rPr>
          <w:lang w:eastAsia="zh-CN"/>
        </w:rPr>
        <w:t>Add new U</w:t>
      </w:r>
      <w:r w:rsidRPr="00590DE3">
        <w:rPr>
          <w:lang w:eastAsia="zh-CN"/>
        </w:rPr>
        <w:t xml:space="preserve">E memory state for SMS update service operations in </w:t>
      </w:r>
      <w:proofErr w:type="spellStart"/>
      <w:r w:rsidRPr="00590DE3">
        <w:rPr>
          <w:lang w:eastAsia="zh-CN"/>
        </w:rPr>
        <w:t>Nudm_UEContextManagement</w:t>
      </w:r>
      <w:proofErr w:type="spellEnd"/>
      <w:r w:rsidRPr="00590DE3">
        <w:rPr>
          <w:lang w:eastAsia="zh-CN"/>
        </w:rPr>
        <w:t xml:space="preserve"> Service</w:t>
      </w:r>
      <w:r>
        <w:rPr>
          <w:lang w:eastAsia="zh-CN"/>
        </w:rPr>
        <w:t>.</w:t>
      </w:r>
    </w:p>
    <w:p w14:paraId="4CCF862F" w14:textId="77777777" w:rsidR="00A96D4C" w:rsidRPr="00534DBB" w:rsidRDefault="00A96D4C" w:rsidP="00A96D4C">
      <w:pPr>
        <w:overflowPunct w:val="0"/>
        <w:autoSpaceDE w:val="0"/>
        <w:autoSpaceDN w:val="0"/>
        <w:adjustRightInd w:val="0"/>
        <w:textAlignment w:val="baseline"/>
        <w:rPr>
          <w:b/>
          <w:bCs/>
          <w:lang w:eastAsia="zh-CN"/>
        </w:rPr>
      </w:pPr>
      <w:r w:rsidRPr="00534DBB">
        <w:rPr>
          <w:b/>
          <w:bCs/>
          <w:lang w:eastAsia="zh-CN"/>
        </w:rPr>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2"/>
        <w:rPr>
          <w:lang w:eastAsia="zh-CN"/>
        </w:rPr>
      </w:pPr>
      <w:bookmarkStart w:id="938" w:name="_Toc66113627"/>
      <w:bookmarkStart w:id="939" w:name="_Toc66173090"/>
      <w:r>
        <w:rPr>
          <w:rFonts w:hint="eastAsia"/>
          <w:lang w:eastAsia="zh-CN"/>
        </w:rPr>
        <w:t>6.11</w:t>
      </w:r>
      <w:r>
        <w:rPr>
          <w:rFonts w:hint="eastAsia"/>
          <w:lang w:eastAsia="zh-CN"/>
        </w:rPr>
        <w:tab/>
        <w:t xml:space="preserve">Solution#11: </w:t>
      </w:r>
      <w:r>
        <w:t xml:space="preserve">Unsuccessful </w:t>
      </w:r>
      <w:r>
        <w:rPr>
          <w:lang w:eastAsia="zh-CN"/>
        </w:rPr>
        <w:t>MO SM transfer</w:t>
      </w:r>
      <w:bookmarkEnd w:id="938"/>
      <w:bookmarkEnd w:id="939"/>
    </w:p>
    <w:p w14:paraId="72E75155" w14:textId="3C7176E8" w:rsidR="00A96D4C" w:rsidRDefault="00A96D4C" w:rsidP="00A96D4C">
      <w:pPr>
        <w:pStyle w:val="3"/>
        <w:rPr>
          <w:lang w:eastAsia="zh-CN"/>
        </w:rPr>
      </w:pPr>
      <w:bookmarkStart w:id="940" w:name="_Toc66113628"/>
      <w:bookmarkStart w:id="941" w:name="_Toc66173091"/>
      <w:r>
        <w:rPr>
          <w:rFonts w:hint="eastAsia"/>
          <w:lang w:eastAsia="zh-CN"/>
        </w:rPr>
        <w:t>6.11.1</w:t>
      </w:r>
      <w:r w:rsidR="00D5720E" w:rsidRPr="00CF5B98">
        <w:rPr>
          <w:lang w:eastAsia="zh-CN"/>
        </w:rPr>
        <w:tab/>
      </w:r>
      <w:r>
        <w:rPr>
          <w:lang w:eastAsia="zh-CN"/>
        </w:rPr>
        <w:t>Introduction</w:t>
      </w:r>
      <w:bookmarkEnd w:id="940"/>
      <w:bookmarkEnd w:id="941"/>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77777777"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w:t>
      </w:r>
      <w:proofErr w:type="gramStart"/>
      <w:r>
        <w:rPr>
          <w:lang w:eastAsia="zh-CN"/>
        </w:rPr>
        <w:t>interfaces between the SMSF and the SMS-IWMSC is</w:t>
      </w:r>
      <w:proofErr w:type="gramEnd"/>
      <w:r>
        <w:rPr>
          <w:lang w:eastAsia="zh-CN"/>
        </w:rPr>
        <w:t xml:space="preserve">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7" type="#_x0000_t75" style="width:361.25pt;height:333.7pt" o:ole="">
            <v:imagedata r:id="rId60" o:title=""/>
          </v:shape>
          <o:OLEObject Type="Embed" ProgID="Visio.Drawing.11" ShapeID="_x0000_i1067" DrawAspect="Content" ObjectID="_1676787277" r:id="rId93"/>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942" w:name="_Toc66113629"/>
      <w:bookmarkStart w:id="943" w:name="_Toc66173092"/>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942"/>
      <w:bookmarkEnd w:id="943"/>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lastRenderedPageBreak/>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944" w:name="_Toc66113630"/>
      <w:bookmarkStart w:id="945" w:name="_Toc66173093"/>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944"/>
      <w:bookmarkEnd w:id="945"/>
    </w:p>
    <w:p w14:paraId="4D6F635E" w14:textId="77777777" w:rsidR="00A96D4C" w:rsidRPr="0051785D" w:rsidRDefault="00A96D4C" w:rsidP="00A96D4C">
      <w:pPr>
        <w:overflowPunct w:val="0"/>
        <w:autoSpaceDE w:val="0"/>
        <w:autoSpaceDN w:val="0"/>
        <w:adjustRightInd w:val="0"/>
        <w:textAlignment w:val="baseline"/>
        <w:rPr>
          <w:b/>
          <w:bCs/>
          <w:lang w:eastAsia="zh-CN"/>
        </w:rPr>
      </w:pPr>
      <w:r>
        <w:rPr>
          <w:b/>
          <w:bCs/>
          <w:lang w:eastAsia="zh-CN"/>
        </w:rPr>
        <w:t>SMS-IW</w:t>
      </w:r>
      <w:r w:rsidRPr="0051785D">
        <w:rPr>
          <w:b/>
          <w:bCs/>
          <w:lang w:eastAsia="zh-CN"/>
        </w:rPr>
        <w:t>MSC</w:t>
      </w:r>
      <w:r w:rsidRPr="0051785D">
        <w:rPr>
          <w:rFonts w:hint="eastAsia"/>
          <w:b/>
          <w:bCs/>
          <w:lang w:eastAsia="zh-CN"/>
        </w:rPr>
        <w:t>：</w:t>
      </w:r>
    </w:p>
    <w:p w14:paraId="4543EE8E" w14:textId="77777777" w:rsidR="00A96D4C" w:rsidRPr="0051785D" w:rsidRDefault="00A96D4C" w:rsidP="00A96D4C">
      <w:pPr>
        <w:pStyle w:val="B1"/>
        <w:rPr>
          <w:lang w:eastAsia="zh-CN"/>
        </w:rPr>
      </w:pPr>
      <w:r>
        <w:rPr>
          <w:lang w:eastAsia="zh-CN"/>
        </w:rPr>
        <w:t>-</w:t>
      </w:r>
      <w:r>
        <w:rPr>
          <w:lang w:eastAsia="zh-CN"/>
        </w:rPr>
        <w:tab/>
        <w:t xml:space="preserve">Support new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related </w:t>
      </w:r>
      <w:r w:rsidRPr="008707FE">
        <w:rPr>
          <w:lang w:eastAsia="zh-CN"/>
        </w:rPr>
        <w:t>Application errors</w:t>
      </w:r>
      <w:r>
        <w:rPr>
          <w:lang w:eastAsia="zh-CN"/>
        </w:rPr>
        <w:t>.</w:t>
      </w:r>
    </w:p>
    <w:p w14:paraId="5A239C85" w14:textId="77777777" w:rsidR="00A96D4C" w:rsidRPr="0051785D" w:rsidRDefault="00A96D4C" w:rsidP="00A96D4C">
      <w:pPr>
        <w:overflowPunct w:val="0"/>
        <w:autoSpaceDE w:val="0"/>
        <w:autoSpaceDN w:val="0"/>
        <w:adjustRightInd w:val="0"/>
        <w:textAlignment w:val="baseline"/>
        <w:rPr>
          <w:b/>
          <w:bCs/>
          <w:lang w:eastAsia="zh-CN"/>
        </w:rPr>
      </w:pPr>
      <w:r w:rsidRPr="0051785D">
        <w:rPr>
          <w:rFonts w:hint="eastAsia"/>
          <w:b/>
          <w:bCs/>
          <w:lang w:eastAsia="zh-CN"/>
        </w:rPr>
        <w:t>SMSF</w:t>
      </w:r>
      <w:r w:rsidRPr="0051785D">
        <w:rPr>
          <w:b/>
          <w:bCs/>
          <w:lang w:eastAsia="zh-CN"/>
        </w:rPr>
        <w:t xml:space="preserve">: </w:t>
      </w:r>
    </w:p>
    <w:p w14:paraId="2338797A" w14:textId="77777777" w:rsidR="00A96D4C"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 </w:t>
      </w:r>
    </w:p>
    <w:p w14:paraId="3C0672BC" w14:textId="4DA2253F" w:rsidR="00277924" w:rsidRDefault="00277924" w:rsidP="00277924">
      <w:pPr>
        <w:pStyle w:val="2"/>
        <w:rPr>
          <w:ins w:id="946" w:author="C4-211393" w:date="2021-03-08T10:55:00Z"/>
          <w:lang w:eastAsia="zh-CN"/>
        </w:rPr>
      </w:pPr>
      <w:bookmarkStart w:id="947" w:name="_Toc63665311"/>
      <w:bookmarkStart w:id="948" w:name="_Toc66113631"/>
      <w:bookmarkStart w:id="949" w:name="_Toc66173094"/>
      <w:ins w:id="950" w:author="C4-211393" w:date="2021-03-08T10:55:00Z">
        <w:r>
          <w:rPr>
            <w:lang w:eastAsia="zh-CN"/>
          </w:rPr>
          <w:t>6.</w:t>
        </w:r>
      </w:ins>
      <w:ins w:id="951" w:author="C4-211393" w:date="2021-03-08T10:56:00Z">
        <w:r>
          <w:rPr>
            <w:rFonts w:hint="eastAsia"/>
            <w:lang w:eastAsia="zh-CN"/>
          </w:rPr>
          <w:t>12</w:t>
        </w:r>
      </w:ins>
      <w:ins w:id="952" w:author="C4-211393" w:date="2021-03-08T10:55:00Z">
        <w:r>
          <w:rPr>
            <w:rFonts w:hint="eastAsia"/>
            <w:lang w:eastAsia="zh-CN"/>
          </w:rPr>
          <w:tab/>
        </w:r>
        <w:r>
          <w:rPr>
            <w:lang w:eastAsia="zh-CN"/>
          </w:rPr>
          <w:t>Solution</w:t>
        </w:r>
        <w:r>
          <w:rPr>
            <w:rFonts w:hint="eastAsia"/>
            <w:lang w:eastAsia="zh-CN"/>
          </w:rPr>
          <w:t xml:space="preserve"> #</w:t>
        </w:r>
      </w:ins>
      <w:ins w:id="953" w:author="C4-211393" w:date="2021-03-08T10:56:00Z">
        <w:r>
          <w:rPr>
            <w:rFonts w:hint="eastAsia"/>
            <w:lang w:eastAsia="zh-CN"/>
          </w:rPr>
          <w:t>12</w:t>
        </w:r>
      </w:ins>
      <w:ins w:id="954" w:author="C4-211393" w:date="2021-03-08T10:55:00Z">
        <w:r>
          <w:rPr>
            <w:rFonts w:hint="eastAsia"/>
            <w:lang w:eastAsia="zh-CN"/>
          </w:rPr>
          <w:t xml:space="preserve">: </w:t>
        </w:r>
        <w:r>
          <w:rPr>
            <w:lang w:eastAsia="zh-CN"/>
          </w:rPr>
          <w:t xml:space="preserve">Mechanism </w:t>
        </w:r>
        <w:r w:rsidRPr="00F010FC">
          <w:rPr>
            <w:lang w:eastAsia="zh-CN"/>
          </w:rPr>
          <w:t xml:space="preserve">to select the target PLMN </w:t>
        </w:r>
        <w:bookmarkEnd w:id="947"/>
        <w:r>
          <w:rPr>
            <w:lang w:eastAsia="zh-CN"/>
          </w:rPr>
          <w:t>with MNP</w:t>
        </w:r>
        <w:bookmarkEnd w:id="948"/>
        <w:bookmarkEnd w:id="949"/>
      </w:ins>
    </w:p>
    <w:p w14:paraId="5E6C7634" w14:textId="39F11C4F" w:rsidR="00277924" w:rsidRDefault="00277924" w:rsidP="00277924">
      <w:pPr>
        <w:pStyle w:val="3"/>
        <w:rPr>
          <w:ins w:id="955" w:author="C4-211393" w:date="2021-03-08T10:55:00Z"/>
          <w:lang w:eastAsia="zh-CN"/>
        </w:rPr>
      </w:pPr>
      <w:bookmarkStart w:id="956" w:name="_Toc63665312"/>
      <w:bookmarkStart w:id="957" w:name="_Toc66113632"/>
      <w:bookmarkStart w:id="958" w:name="_Toc66173095"/>
      <w:ins w:id="959" w:author="C4-211393" w:date="2021-03-08T10:55:00Z">
        <w:r>
          <w:rPr>
            <w:lang w:eastAsia="zh-CN"/>
          </w:rPr>
          <w:t>6</w:t>
        </w:r>
        <w:r w:rsidRPr="00CF5B98">
          <w:rPr>
            <w:lang w:eastAsia="zh-CN"/>
          </w:rPr>
          <w:t>.</w:t>
        </w:r>
      </w:ins>
      <w:ins w:id="960" w:author="C4-211393" w:date="2021-03-08T10:56:00Z">
        <w:r>
          <w:rPr>
            <w:rFonts w:hint="eastAsia"/>
            <w:lang w:eastAsia="zh-CN"/>
          </w:rPr>
          <w:t>12</w:t>
        </w:r>
      </w:ins>
      <w:ins w:id="961" w:author="C4-211393" w:date="2021-03-08T10:55:00Z">
        <w:r w:rsidRPr="00CF5B98">
          <w:rPr>
            <w:lang w:eastAsia="zh-CN"/>
          </w:rPr>
          <w:t>.1</w:t>
        </w:r>
        <w:r w:rsidRPr="00CF5B98">
          <w:rPr>
            <w:lang w:eastAsia="zh-CN"/>
          </w:rPr>
          <w:tab/>
        </w:r>
        <w:r>
          <w:rPr>
            <w:lang w:eastAsia="zh-CN"/>
          </w:rPr>
          <w:t>Introduction</w:t>
        </w:r>
        <w:bookmarkEnd w:id="956"/>
        <w:bookmarkEnd w:id="957"/>
        <w:bookmarkEnd w:id="958"/>
      </w:ins>
    </w:p>
    <w:p w14:paraId="01FF95EA" w14:textId="77777777" w:rsidR="00277924" w:rsidRDefault="00277924" w:rsidP="00277924">
      <w:pPr>
        <w:rPr>
          <w:ins w:id="962" w:author="C4-211393" w:date="2021-03-08T10:55:00Z"/>
          <w:lang w:eastAsia="zh-CN"/>
        </w:rPr>
      </w:pPr>
      <w:ins w:id="963" w:author="C4-211393" w:date="2021-03-08T10:55:00Z">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ins>
    </w:p>
    <w:p w14:paraId="4526F07F" w14:textId="77777777" w:rsidR="00277924" w:rsidRDefault="00277924" w:rsidP="00277924">
      <w:pPr>
        <w:rPr>
          <w:ins w:id="964" w:author="C4-211393" w:date="2021-03-08T10:55:00Z"/>
          <w:lang w:val="en-US"/>
        </w:rPr>
      </w:pPr>
      <w:ins w:id="965" w:author="C4-211393" w:date="2021-03-08T10:55:00Z">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ins>
    </w:p>
    <w:p w14:paraId="01E524B7" w14:textId="77777777" w:rsidR="00277924" w:rsidRDefault="00277924" w:rsidP="00277924">
      <w:pPr>
        <w:rPr>
          <w:ins w:id="966" w:author="C4-211393" w:date="2021-03-08T10:55:00Z"/>
        </w:rPr>
      </w:pPr>
      <w:ins w:id="967" w:author="C4-211393" w:date="2021-03-08T10:55:00Z">
        <w:r>
          <w:t>This solution provides a mechanism, when using service-based interfaces, to correctly route the signalling messages based on the public identifier (e.g. MSISDN) to the recipient's subscription network.</w:t>
        </w:r>
      </w:ins>
    </w:p>
    <w:p w14:paraId="4EBE2C2A" w14:textId="77777777" w:rsidR="00277924" w:rsidRPr="00D34741" w:rsidRDefault="00277924" w:rsidP="00277924">
      <w:pPr>
        <w:pStyle w:val="NO"/>
        <w:rPr>
          <w:ins w:id="968" w:author="C4-211393" w:date="2021-03-08T10:55:00Z"/>
          <w:lang w:eastAsia="zh-CN"/>
        </w:rPr>
      </w:pPr>
      <w:ins w:id="969" w:author="C4-211393" w:date="2021-03-08T10:55:00Z">
        <w:r>
          <w:rPr>
            <w:lang w:eastAsia="zh-CN"/>
          </w:rPr>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ins>
    </w:p>
    <w:p w14:paraId="70B11D20" w14:textId="5728AEEB" w:rsidR="00277924" w:rsidRDefault="00277924" w:rsidP="00277924">
      <w:pPr>
        <w:pStyle w:val="3"/>
        <w:rPr>
          <w:ins w:id="970" w:author="C4-211393" w:date="2021-03-08T10:55:00Z"/>
          <w:lang w:eastAsia="zh-CN"/>
        </w:rPr>
      </w:pPr>
      <w:bookmarkStart w:id="971" w:name="_Toc63665313"/>
      <w:bookmarkStart w:id="972" w:name="_Toc66113633"/>
      <w:bookmarkStart w:id="973" w:name="_Toc66173096"/>
      <w:ins w:id="974" w:author="C4-211393" w:date="2021-03-08T10:55:00Z">
        <w:r>
          <w:rPr>
            <w:lang w:eastAsia="zh-CN"/>
          </w:rPr>
          <w:t>6</w:t>
        </w:r>
        <w:r w:rsidRPr="00CF5B98">
          <w:rPr>
            <w:lang w:eastAsia="zh-CN"/>
          </w:rPr>
          <w:t>.</w:t>
        </w:r>
      </w:ins>
      <w:ins w:id="975" w:author="C4-211393" w:date="2021-03-08T10:56:00Z">
        <w:r>
          <w:rPr>
            <w:rFonts w:hint="eastAsia"/>
            <w:lang w:eastAsia="zh-CN"/>
          </w:rPr>
          <w:t>12</w:t>
        </w:r>
      </w:ins>
      <w:ins w:id="976" w:author="C4-211393" w:date="2021-03-08T10:55:00Z">
        <w:r w:rsidRPr="00CF5B98">
          <w:rPr>
            <w:lang w:eastAsia="zh-CN"/>
          </w:rPr>
          <w:t>.</w:t>
        </w:r>
        <w:r>
          <w:rPr>
            <w:lang w:eastAsia="zh-CN"/>
          </w:rPr>
          <w:t>2</w:t>
        </w:r>
        <w:r w:rsidRPr="00CF5B98">
          <w:rPr>
            <w:lang w:eastAsia="zh-CN"/>
          </w:rPr>
          <w:tab/>
        </w:r>
        <w:r>
          <w:rPr>
            <w:lang w:eastAsia="zh-CN"/>
          </w:rPr>
          <w:t>Description</w:t>
        </w:r>
        <w:bookmarkEnd w:id="971"/>
        <w:bookmarkEnd w:id="972"/>
        <w:bookmarkEnd w:id="973"/>
      </w:ins>
    </w:p>
    <w:p w14:paraId="55B74B9C" w14:textId="77777777" w:rsidR="00277924" w:rsidRDefault="00277924" w:rsidP="00277924">
      <w:pPr>
        <w:rPr>
          <w:ins w:id="977" w:author="C4-211393" w:date="2021-03-08T10:55:00Z"/>
        </w:rPr>
      </w:pPr>
      <w:ins w:id="978" w:author="C4-211393" w:date="2021-03-08T10:55:00Z">
        <w:r>
          <w:t>The solution proposes to introduce a new MNP (Mobile Number Portability) NF in the 5GS architecture. This NF shall expose service API that will allow an NF service consumer to retrieve the PLMN ID of the recipients MSISDN's subscription network.</w:t>
        </w:r>
      </w:ins>
    </w:p>
    <w:p w14:paraId="73DC8A97" w14:textId="77777777" w:rsidR="00277924" w:rsidRDefault="00277924" w:rsidP="00277924">
      <w:pPr>
        <w:rPr>
          <w:ins w:id="979" w:author="C4-211393" w:date="2021-03-08T10:55:00Z"/>
        </w:rPr>
      </w:pPr>
      <w:ins w:id="980" w:author="C4-211393" w:date="2021-03-08T10:55:00Z">
        <w:r>
          <w:t xml:space="preserve">The MNP NF registers in the NRF with a new </w:t>
        </w:r>
        <w:proofErr w:type="spellStart"/>
        <w:r>
          <w:t>NFType</w:t>
        </w:r>
        <w:proofErr w:type="spellEnd"/>
        <w:r>
          <w:t xml:space="preserve"> (e.g. MNP) and is discoverable by other NFs using this </w:t>
        </w:r>
        <w:proofErr w:type="spellStart"/>
        <w:r>
          <w:t>NFType</w:t>
        </w:r>
        <w:proofErr w:type="spellEnd"/>
        <w:r>
          <w:t>.</w:t>
        </w:r>
      </w:ins>
    </w:p>
    <w:p w14:paraId="6EBDCAC6" w14:textId="77777777" w:rsidR="00277924" w:rsidRDefault="00277924" w:rsidP="00277924">
      <w:pPr>
        <w:rPr>
          <w:ins w:id="981" w:author="C4-211393" w:date="2021-03-08T10:55:00Z"/>
        </w:rPr>
      </w:pPr>
      <w:ins w:id="982" w:author="C4-211393" w:date="2021-03-08T10:55:00Z">
        <w:r>
          <w:t xml:space="preserve">An SMS-GMSC that supports SMS via </w:t>
        </w:r>
        <w:proofErr w:type="gramStart"/>
        <w:r>
          <w:t>SBI,</w:t>
        </w:r>
        <w:proofErr w:type="gramEnd"/>
        <w:r>
          <w:t xml:space="preserve">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ins>
    </w:p>
    <w:p w14:paraId="0218FACE" w14:textId="77777777" w:rsidR="00277924" w:rsidRDefault="00277924" w:rsidP="00277924">
      <w:pPr>
        <w:pStyle w:val="NO"/>
        <w:rPr>
          <w:ins w:id="983" w:author="C4-211393" w:date="2021-03-08T10:55:00Z"/>
        </w:rPr>
      </w:pPr>
      <w:ins w:id="984" w:author="C4-211393" w:date="2021-03-08T10:55:00Z">
        <w:r>
          <w:rPr>
            <w:lang w:eastAsia="zh-CN"/>
          </w:rPr>
          <w:lastRenderedPageBreak/>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ins>
    </w:p>
    <w:p w14:paraId="135A6178" w14:textId="77777777" w:rsidR="00277924" w:rsidRPr="00D34741" w:rsidRDefault="00277924" w:rsidP="00277924">
      <w:pPr>
        <w:rPr>
          <w:ins w:id="985" w:author="C4-211393" w:date="2021-03-08T10:55:00Z"/>
          <w:lang w:eastAsia="zh-CN"/>
        </w:rPr>
      </w:pPr>
      <w:ins w:id="986" w:author="C4-211393" w:date="2021-03-08T10:55:00Z">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ins>
    </w:p>
    <w:p w14:paraId="0D59E7A8" w14:textId="2CE3863D" w:rsidR="00277924" w:rsidRDefault="00277924" w:rsidP="00277924">
      <w:pPr>
        <w:pStyle w:val="3"/>
        <w:rPr>
          <w:ins w:id="987" w:author="C4-211393" w:date="2021-03-08T10:55:00Z"/>
          <w:lang w:eastAsia="zh-CN"/>
        </w:rPr>
      </w:pPr>
      <w:bookmarkStart w:id="988" w:name="_Toc66113634"/>
      <w:bookmarkStart w:id="989" w:name="_Toc66173097"/>
      <w:ins w:id="990" w:author="C4-211393" w:date="2021-03-08T10:55:00Z">
        <w:r>
          <w:rPr>
            <w:lang w:eastAsia="zh-CN"/>
          </w:rPr>
          <w:t>6</w:t>
        </w:r>
        <w:r w:rsidRPr="00CF5B98">
          <w:rPr>
            <w:lang w:eastAsia="zh-CN"/>
          </w:rPr>
          <w:t>.</w:t>
        </w:r>
      </w:ins>
      <w:ins w:id="991" w:author="C4-211393" w:date="2021-03-08T10:57:00Z">
        <w:r>
          <w:rPr>
            <w:rFonts w:hint="eastAsia"/>
            <w:lang w:eastAsia="zh-CN"/>
          </w:rPr>
          <w:t>12</w:t>
        </w:r>
      </w:ins>
      <w:ins w:id="992" w:author="C4-211393" w:date="2021-03-08T10:55:00Z">
        <w:r w:rsidRPr="00CF5B98">
          <w:rPr>
            <w:lang w:eastAsia="zh-CN"/>
          </w:rPr>
          <w:t>.</w:t>
        </w:r>
        <w:r>
          <w:rPr>
            <w:lang w:eastAsia="zh-CN"/>
          </w:rPr>
          <w:t>3</w:t>
        </w:r>
        <w:r w:rsidRPr="00CF5B98">
          <w:rPr>
            <w:lang w:eastAsia="zh-CN"/>
          </w:rPr>
          <w:tab/>
        </w:r>
        <w:r>
          <w:rPr>
            <w:lang w:eastAsia="zh-CN"/>
          </w:rPr>
          <w:t>Procedures</w:t>
        </w:r>
        <w:bookmarkEnd w:id="988"/>
        <w:bookmarkEnd w:id="989"/>
      </w:ins>
    </w:p>
    <w:p w14:paraId="4D18BED8" w14:textId="77777777" w:rsidR="00277924" w:rsidRPr="009A4792" w:rsidRDefault="00277924" w:rsidP="00277924">
      <w:pPr>
        <w:rPr>
          <w:ins w:id="993" w:author="C4-211393" w:date="2021-03-08T10:55:00Z"/>
          <w:lang w:eastAsia="zh-CN"/>
        </w:rPr>
      </w:pPr>
      <w:ins w:id="994" w:author="C4-211393" w:date="2021-03-08T10:55:00Z">
        <w:r>
          <w:rPr>
            <w:lang w:eastAsia="zh-CN"/>
          </w:rPr>
          <w:t>The following section 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ins>
    </w:p>
    <w:p w14:paraId="495E41C1" w14:textId="11971D96" w:rsidR="00277924" w:rsidRDefault="00277924" w:rsidP="00277924">
      <w:pPr>
        <w:pStyle w:val="4"/>
        <w:rPr>
          <w:ins w:id="995" w:author="C4-211393" w:date="2021-03-08T10:55:00Z"/>
          <w:lang w:eastAsia="zh-CN"/>
        </w:rPr>
      </w:pPr>
      <w:bookmarkStart w:id="996" w:name="_Toc66113635"/>
      <w:bookmarkStart w:id="997" w:name="_Toc66173098"/>
      <w:ins w:id="998" w:author="C4-211393" w:date="2021-03-08T10:55:00Z">
        <w:r>
          <w:rPr>
            <w:lang w:eastAsia="zh-CN"/>
          </w:rPr>
          <w:t>6</w:t>
        </w:r>
        <w:r w:rsidRPr="00CF5B98">
          <w:rPr>
            <w:lang w:eastAsia="zh-CN"/>
          </w:rPr>
          <w:t>.</w:t>
        </w:r>
      </w:ins>
      <w:ins w:id="999" w:author="C4-211393" w:date="2021-03-08T10:57:00Z">
        <w:r>
          <w:rPr>
            <w:rFonts w:hint="eastAsia"/>
            <w:lang w:eastAsia="zh-CN"/>
          </w:rPr>
          <w:t>12</w:t>
        </w:r>
      </w:ins>
      <w:ins w:id="1000" w:author="C4-211393" w:date="2021-03-08T10:55:00Z">
        <w:r w:rsidRPr="00CF5B98">
          <w:rPr>
            <w:lang w:eastAsia="zh-CN"/>
          </w:rPr>
          <w:t>.</w:t>
        </w:r>
        <w:r>
          <w:rPr>
            <w:lang w:eastAsia="zh-CN"/>
          </w:rPr>
          <w:t>3.1</w:t>
        </w:r>
        <w:r w:rsidRPr="00CF5B98">
          <w:rPr>
            <w:lang w:eastAsia="zh-CN"/>
          </w:rPr>
          <w:tab/>
        </w:r>
        <w:r>
          <w:rPr>
            <w:lang w:eastAsia="zh-CN"/>
          </w:rPr>
          <w:t>Direct Routing (or All Call Query, ACQ)</w:t>
        </w:r>
        <w:bookmarkEnd w:id="996"/>
        <w:bookmarkEnd w:id="997"/>
      </w:ins>
    </w:p>
    <w:p w14:paraId="400D686C" w14:textId="77777777" w:rsidR="00277924" w:rsidRPr="00B65FD4" w:rsidRDefault="00277924" w:rsidP="00277924">
      <w:pPr>
        <w:rPr>
          <w:ins w:id="1001" w:author="C4-211393" w:date="2021-03-08T10:55:00Z"/>
          <w:lang w:eastAsia="zh-CN"/>
        </w:rPr>
      </w:pPr>
      <w:ins w:id="1002" w:author="C4-211393" w:date="2021-03-08T10:55:00Z">
        <w:r>
          <w:rPr>
            <w:lang w:eastAsia="zh-CN"/>
          </w:rPr>
          <w:t xml:space="preserve">When MNP is implemented in a country or number portability domain with direct routing mechanism, the originating network first does the number portability query to identify the recipient MSISDN's subscription PLMN before routing any messages based on MSISDN.  </w:t>
        </w:r>
      </w:ins>
    </w:p>
    <w:p w14:paraId="5D6BD2DF" w14:textId="77777777" w:rsidR="00277924" w:rsidRDefault="00277924" w:rsidP="00277924">
      <w:pPr>
        <w:pStyle w:val="TH"/>
        <w:rPr>
          <w:ins w:id="1003" w:author="C4-211393" w:date="2021-03-08T10:55:00Z"/>
        </w:rPr>
      </w:pPr>
      <w:ins w:id="1004" w:author="C4-211393" w:date="2021-03-08T10:55:00Z">
        <w:r>
          <w:object w:dxaOrig="10881" w:dyaOrig="10431" w14:anchorId="259ADDFC">
            <v:shape id="_x0000_i1068" type="#_x0000_t75" style="width:448.3pt;height:428.25pt" o:ole="">
              <v:imagedata r:id="rId94" o:title=""/>
            </v:shape>
            <o:OLEObject Type="Embed" ProgID="Visio.Drawing.15" ShapeID="_x0000_i1068" DrawAspect="Content" ObjectID="_1676787278" r:id="rId95"/>
          </w:object>
        </w:r>
      </w:ins>
    </w:p>
    <w:p w14:paraId="0C859479" w14:textId="2E11203A" w:rsidR="00277924" w:rsidRDefault="00277924" w:rsidP="00277924">
      <w:pPr>
        <w:pStyle w:val="TF"/>
        <w:rPr>
          <w:ins w:id="1005" w:author="C4-211393" w:date="2021-03-08T10:55:00Z"/>
          <w:lang w:eastAsia="zh-CN"/>
        </w:rPr>
      </w:pPr>
      <w:ins w:id="1006" w:author="C4-211393" w:date="2021-03-08T10:55:00Z">
        <w:r>
          <w:t>Figure 6.</w:t>
        </w:r>
      </w:ins>
      <w:ins w:id="1007" w:author="C4-211393" w:date="2021-03-08T10:57:00Z">
        <w:r>
          <w:rPr>
            <w:rFonts w:hint="eastAsia"/>
            <w:lang w:eastAsia="zh-CN"/>
          </w:rPr>
          <w:t>12</w:t>
        </w:r>
      </w:ins>
      <w:ins w:id="1008" w:author="C4-211393" w:date="2021-03-08T10:55:00Z">
        <w:r>
          <w:t>.3.1</w:t>
        </w:r>
        <w:r>
          <w:noBreakHyphen/>
          <w:t xml:space="preserve">1 SMS termination when MNP is implemented with direct routing (all call </w:t>
        </w:r>
        <w:proofErr w:type="gramStart"/>
        <w:r>
          <w:t>query</w:t>
        </w:r>
        <w:proofErr w:type="gramEnd"/>
        <w:r>
          <w:t>)</w:t>
        </w:r>
      </w:ins>
    </w:p>
    <w:p w14:paraId="7B9DA92A" w14:textId="19216252" w:rsidR="00277924" w:rsidRDefault="00277924" w:rsidP="00277924">
      <w:pPr>
        <w:rPr>
          <w:ins w:id="1009" w:author="C4-211393" w:date="2021-03-08T10:55:00Z"/>
        </w:rPr>
      </w:pPr>
      <w:ins w:id="1010" w:author="C4-211393" w:date="2021-03-08T10:55:00Z">
        <w:r>
          <w:t>Figure 6.</w:t>
        </w:r>
      </w:ins>
      <w:ins w:id="1011" w:author="C4-211393" w:date="2021-03-08T10:57:00Z">
        <w:r>
          <w:rPr>
            <w:rFonts w:hint="eastAsia"/>
            <w:lang w:eastAsia="zh-CN"/>
          </w:rPr>
          <w:t>12</w:t>
        </w:r>
      </w:ins>
      <w:ins w:id="1012" w:author="C4-211393" w:date="2021-03-08T10:55:00Z">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ins>
    </w:p>
    <w:p w14:paraId="6A6FADD6" w14:textId="77777777" w:rsidR="00277924" w:rsidRDefault="00277924" w:rsidP="00277924">
      <w:pPr>
        <w:pStyle w:val="B1"/>
        <w:rPr>
          <w:ins w:id="1013" w:author="C4-211393" w:date="2021-03-08T10:55:00Z"/>
        </w:rPr>
      </w:pPr>
      <w:ins w:id="1014" w:author="C4-211393" w:date="2021-03-08T10:55:00Z">
        <w:r>
          <w:t>1.</w:t>
        </w:r>
        <w:r>
          <w:tab/>
          <w:t>MNP NF registers to the NRF</w:t>
        </w:r>
      </w:ins>
    </w:p>
    <w:p w14:paraId="596CD510" w14:textId="77777777" w:rsidR="00277924" w:rsidRDefault="00277924" w:rsidP="00277924">
      <w:pPr>
        <w:pStyle w:val="B1"/>
        <w:rPr>
          <w:ins w:id="1015" w:author="C4-211393" w:date="2021-03-08T10:55:00Z"/>
        </w:rPr>
      </w:pPr>
      <w:ins w:id="1016" w:author="C4-211393" w:date="2021-03-08T10:55:00Z">
        <w:r>
          <w:t>2-3.</w:t>
        </w:r>
        <w:r>
          <w:tab/>
          <w:t>SMS-GMSC discovers MNP NF via NRF</w:t>
        </w:r>
      </w:ins>
    </w:p>
    <w:p w14:paraId="3F36BD59" w14:textId="77777777" w:rsidR="00277924" w:rsidRDefault="00277924" w:rsidP="00277924">
      <w:pPr>
        <w:pStyle w:val="B1"/>
        <w:rPr>
          <w:ins w:id="1017" w:author="C4-211393" w:date="2021-03-08T10:55:00Z"/>
        </w:rPr>
      </w:pPr>
      <w:ins w:id="1018" w:author="C4-211393" w:date="2021-03-08T10:55:00Z">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ins>
    </w:p>
    <w:p w14:paraId="320AE6CF" w14:textId="77777777" w:rsidR="00277924" w:rsidRDefault="00277924" w:rsidP="00277924">
      <w:pPr>
        <w:pStyle w:val="B1"/>
        <w:rPr>
          <w:ins w:id="1019" w:author="C4-211393" w:date="2021-03-08T10:55:00Z"/>
        </w:rPr>
      </w:pPr>
      <w:ins w:id="1020" w:author="C4-211393" w:date="2021-03-08T10:55:00Z">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ins>
    </w:p>
    <w:p w14:paraId="6745671E" w14:textId="77777777" w:rsidR="00277924" w:rsidRDefault="00277924" w:rsidP="00277924">
      <w:pPr>
        <w:pStyle w:val="B1"/>
        <w:rPr>
          <w:ins w:id="1021" w:author="C4-211393" w:date="2021-03-08T10:55:00Z"/>
        </w:rPr>
      </w:pPr>
      <w:ins w:id="1022" w:author="C4-211393" w:date="2021-03-08T10:55:00Z">
        <w:r>
          <w:t xml:space="preserve"> 9-10.</w:t>
        </w:r>
        <w:r>
          <w:tab/>
          <w:t>SMS-GMSC further performs routing information retrieval from the UDM, based on the UDM profiles received in discovery response from NRF in step 8.</w:t>
        </w:r>
      </w:ins>
    </w:p>
    <w:p w14:paraId="6C91D485" w14:textId="5E5725CD" w:rsidR="00277924" w:rsidRDefault="00277924" w:rsidP="00277924">
      <w:pPr>
        <w:pStyle w:val="4"/>
        <w:rPr>
          <w:ins w:id="1023" w:author="C4-211393" w:date="2021-03-08T10:55:00Z"/>
          <w:lang w:eastAsia="zh-CN"/>
        </w:rPr>
      </w:pPr>
      <w:bookmarkStart w:id="1024" w:name="_Toc66113636"/>
      <w:bookmarkStart w:id="1025" w:name="_Toc66173099"/>
      <w:ins w:id="1026" w:author="C4-211393" w:date="2021-03-08T10:55:00Z">
        <w:r>
          <w:rPr>
            <w:lang w:eastAsia="zh-CN"/>
          </w:rPr>
          <w:lastRenderedPageBreak/>
          <w:t>6</w:t>
        </w:r>
        <w:r w:rsidRPr="00CF5B98">
          <w:rPr>
            <w:lang w:eastAsia="zh-CN"/>
          </w:rPr>
          <w:t>.</w:t>
        </w:r>
      </w:ins>
      <w:ins w:id="1027" w:author="C4-211393" w:date="2021-03-08T10:58:00Z">
        <w:r>
          <w:rPr>
            <w:rFonts w:hint="eastAsia"/>
            <w:lang w:eastAsia="zh-CN"/>
          </w:rPr>
          <w:t>12</w:t>
        </w:r>
      </w:ins>
      <w:ins w:id="1028" w:author="C4-211393" w:date="2021-03-08T10:55:00Z">
        <w:r w:rsidRPr="00CF5B98">
          <w:rPr>
            <w:lang w:eastAsia="zh-CN"/>
          </w:rPr>
          <w:t>.</w:t>
        </w:r>
        <w:r>
          <w:rPr>
            <w:lang w:eastAsia="zh-CN"/>
          </w:rPr>
          <w:t>3.2</w:t>
        </w:r>
        <w:r w:rsidRPr="00CF5B98">
          <w:rPr>
            <w:lang w:eastAsia="zh-CN"/>
          </w:rPr>
          <w:tab/>
        </w:r>
        <w:r>
          <w:rPr>
            <w:lang w:eastAsia="zh-CN"/>
          </w:rPr>
          <w:t>Indirect Routing</w:t>
        </w:r>
        <w:bookmarkEnd w:id="1024"/>
        <w:bookmarkEnd w:id="1025"/>
      </w:ins>
    </w:p>
    <w:p w14:paraId="3192DE5D" w14:textId="77777777" w:rsidR="00277924" w:rsidRDefault="00277924" w:rsidP="00277924">
      <w:pPr>
        <w:rPr>
          <w:ins w:id="1029" w:author="C4-211393" w:date="2021-03-08T10:55:00Z"/>
          <w:lang w:eastAsia="zh-CN"/>
        </w:rPr>
      </w:pPr>
      <w:ins w:id="1030" w:author="C4-211393" w:date="2021-03-08T10:55:00Z">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ins>
    </w:p>
    <w:p w14:paraId="6A696CC6" w14:textId="77777777" w:rsidR="00277924" w:rsidRDefault="00277924" w:rsidP="00277924">
      <w:pPr>
        <w:pStyle w:val="TH"/>
        <w:rPr>
          <w:ins w:id="1031" w:author="C4-211393" w:date="2021-03-08T10:55:00Z"/>
          <w:lang w:eastAsia="zh-CN"/>
        </w:rPr>
      </w:pPr>
      <w:ins w:id="1032" w:author="C4-211393" w:date="2021-03-08T10:55:00Z">
        <w:r>
          <w:object w:dxaOrig="10301" w:dyaOrig="9971" w14:anchorId="4142D587">
            <v:shape id="_x0000_i1069" type="#_x0000_t75" style="width:444.5pt;height:430.1pt" o:ole="">
              <v:imagedata r:id="rId96" o:title=""/>
            </v:shape>
            <o:OLEObject Type="Embed" ProgID="Visio.Drawing.15" ShapeID="_x0000_i1069" DrawAspect="Content" ObjectID="_1676787279" r:id="rId97"/>
          </w:object>
        </w:r>
      </w:ins>
    </w:p>
    <w:p w14:paraId="697EE3B6" w14:textId="0AB1744F" w:rsidR="00277924" w:rsidRPr="00B65FD4" w:rsidRDefault="00277924" w:rsidP="00277924">
      <w:pPr>
        <w:pStyle w:val="TF"/>
        <w:rPr>
          <w:ins w:id="1033" w:author="C4-211393" w:date="2021-03-08T10:55:00Z"/>
          <w:lang w:eastAsia="zh-CN"/>
        </w:rPr>
      </w:pPr>
      <w:ins w:id="1034" w:author="C4-211393" w:date="2021-03-08T10:55:00Z">
        <w:r>
          <w:t>Figure 6.</w:t>
        </w:r>
      </w:ins>
      <w:ins w:id="1035" w:author="C4-211393" w:date="2021-03-08T10:58:00Z">
        <w:r>
          <w:rPr>
            <w:rFonts w:hint="eastAsia"/>
            <w:lang w:eastAsia="zh-CN"/>
          </w:rPr>
          <w:t>12</w:t>
        </w:r>
      </w:ins>
      <w:ins w:id="1036" w:author="C4-211393" w:date="2021-03-08T10:55:00Z">
        <w:r>
          <w:t>.3.2</w:t>
        </w:r>
        <w:r>
          <w:noBreakHyphen/>
          <w:t xml:space="preserve">1 SMS termination when MNP is implemented with </w:t>
        </w:r>
        <w:proofErr w:type="gramStart"/>
        <w:r>
          <w:t>Indirect</w:t>
        </w:r>
        <w:proofErr w:type="gramEnd"/>
        <w:r>
          <w:t xml:space="preserve"> routing</w:t>
        </w:r>
      </w:ins>
    </w:p>
    <w:p w14:paraId="43F299A7" w14:textId="342686A7" w:rsidR="00277924" w:rsidRDefault="00277924" w:rsidP="00277924">
      <w:pPr>
        <w:rPr>
          <w:ins w:id="1037" w:author="C4-211393" w:date="2021-03-08T10:55:00Z"/>
        </w:rPr>
      </w:pPr>
      <w:ins w:id="1038" w:author="C4-211393" w:date="2021-03-08T10:55:00Z">
        <w:r>
          <w:t>Figure 6.</w:t>
        </w:r>
      </w:ins>
      <w:ins w:id="1039" w:author="C4-211393" w:date="2021-03-08T10:58:00Z">
        <w:r>
          <w:rPr>
            <w:rFonts w:hint="eastAsia"/>
            <w:lang w:eastAsia="zh-CN"/>
          </w:rPr>
          <w:t>12</w:t>
        </w:r>
      </w:ins>
      <w:ins w:id="1040" w:author="C4-211393" w:date="2021-03-08T10:55:00Z">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ins>
    </w:p>
    <w:p w14:paraId="4CFD8205" w14:textId="77777777" w:rsidR="00277924" w:rsidRDefault="00277924" w:rsidP="00277924">
      <w:pPr>
        <w:pStyle w:val="B1"/>
        <w:rPr>
          <w:ins w:id="1041" w:author="C4-211393" w:date="2021-03-08T10:55:00Z"/>
        </w:rPr>
      </w:pPr>
      <w:ins w:id="1042" w:author="C4-211393" w:date="2021-03-08T10:55:00Z">
        <w:r>
          <w:t>1.</w:t>
        </w:r>
        <w:r>
          <w:tab/>
          <w:t>MNP NF registers to the NRF</w:t>
        </w:r>
      </w:ins>
    </w:p>
    <w:p w14:paraId="3471D84D" w14:textId="77777777" w:rsidR="00277924" w:rsidRDefault="00277924" w:rsidP="00277924">
      <w:pPr>
        <w:pStyle w:val="B1"/>
        <w:rPr>
          <w:ins w:id="1043" w:author="C4-211393" w:date="2021-03-08T10:55:00Z"/>
        </w:rPr>
      </w:pPr>
      <w:ins w:id="1044" w:author="C4-211393" w:date="2021-03-08T10:55:00Z">
        <w:r>
          <w:t>2-3.</w:t>
        </w:r>
        <w:r>
          <w:tab/>
          <w:t xml:space="preserve">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  </w:t>
        </w:r>
      </w:ins>
    </w:p>
    <w:p w14:paraId="0E83DDB0" w14:textId="77777777" w:rsidR="00277924" w:rsidRDefault="00277924" w:rsidP="00277924">
      <w:pPr>
        <w:pStyle w:val="B1"/>
        <w:rPr>
          <w:ins w:id="1045" w:author="C4-211393" w:date="2021-03-08T10:55:00Z"/>
        </w:rPr>
      </w:pPr>
      <w:ins w:id="1046" w:author="C4-211393" w:date="2021-03-08T10:55:00Z">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ins>
    </w:p>
    <w:p w14:paraId="73DC6900" w14:textId="77777777" w:rsidR="00277924" w:rsidRDefault="00277924" w:rsidP="00277924">
      <w:pPr>
        <w:pStyle w:val="B1"/>
        <w:rPr>
          <w:ins w:id="1047" w:author="C4-211393" w:date="2021-03-08T10:55:00Z"/>
        </w:rPr>
      </w:pPr>
      <w:ins w:id="1048" w:author="C4-211393" w:date="2021-03-08T10:55:00Z">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ins>
    </w:p>
    <w:p w14:paraId="69B50A73" w14:textId="77777777" w:rsidR="00277924" w:rsidRDefault="00277924" w:rsidP="00277924">
      <w:pPr>
        <w:pStyle w:val="B1"/>
        <w:rPr>
          <w:ins w:id="1049" w:author="C4-211393" w:date="2021-03-08T10:55:00Z"/>
        </w:rPr>
      </w:pPr>
      <w:ins w:id="1050" w:author="C4-211393" w:date="2021-03-08T10:55:00Z">
        <w:r>
          <w:t xml:space="preserve"> 9-10.</w:t>
        </w:r>
        <w:r>
          <w:tab/>
          <w:t>SMS-GMSC further performs routing information retrieval from the UDM, based on the UDM profiles received in discovery response from NRF in step 8.</w:t>
        </w:r>
      </w:ins>
    </w:p>
    <w:p w14:paraId="615EDBBB" w14:textId="152C0E35" w:rsidR="00277924" w:rsidRDefault="00277924" w:rsidP="00277924">
      <w:pPr>
        <w:pStyle w:val="3"/>
        <w:rPr>
          <w:ins w:id="1051" w:author="C4-211393" w:date="2021-03-08T10:55:00Z"/>
          <w:lang w:eastAsia="zh-CN"/>
        </w:rPr>
      </w:pPr>
      <w:bookmarkStart w:id="1052" w:name="_Toc66113637"/>
      <w:bookmarkStart w:id="1053" w:name="_Toc66173100"/>
      <w:ins w:id="1054" w:author="C4-211393" w:date="2021-03-08T10:55:00Z">
        <w:r>
          <w:rPr>
            <w:lang w:eastAsia="zh-CN"/>
          </w:rPr>
          <w:t>6</w:t>
        </w:r>
        <w:r w:rsidRPr="00CF5B98">
          <w:rPr>
            <w:lang w:eastAsia="zh-CN"/>
          </w:rPr>
          <w:t>.</w:t>
        </w:r>
      </w:ins>
      <w:ins w:id="1055" w:author="C4-211393" w:date="2021-03-08T10:58:00Z">
        <w:r>
          <w:rPr>
            <w:rFonts w:hint="eastAsia"/>
            <w:lang w:eastAsia="zh-CN"/>
          </w:rPr>
          <w:t>12</w:t>
        </w:r>
      </w:ins>
      <w:ins w:id="1056" w:author="C4-211393" w:date="2021-03-08T10:55:00Z">
        <w:r w:rsidRPr="00CF5B98">
          <w:rPr>
            <w:lang w:eastAsia="zh-CN"/>
          </w:rPr>
          <w:t>.</w:t>
        </w:r>
        <w:r>
          <w:rPr>
            <w:lang w:eastAsia="zh-CN"/>
          </w:rPr>
          <w:t>4</w:t>
        </w:r>
        <w:r w:rsidRPr="00CF5B98">
          <w:rPr>
            <w:lang w:eastAsia="zh-CN"/>
          </w:rPr>
          <w:tab/>
        </w:r>
        <w:r>
          <w:rPr>
            <w:lang w:eastAsia="zh-CN"/>
          </w:rPr>
          <w:t>Impacts on services, entities and interfaces</w:t>
        </w:r>
        <w:bookmarkEnd w:id="1052"/>
        <w:bookmarkEnd w:id="1053"/>
      </w:ins>
    </w:p>
    <w:p w14:paraId="0F207BBD" w14:textId="77777777" w:rsidR="00277924" w:rsidRDefault="00277924" w:rsidP="00277924">
      <w:pPr>
        <w:rPr>
          <w:ins w:id="1057" w:author="C4-211393" w:date="2021-03-08T10:55:00Z"/>
          <w:lang w:eastAsia="zh-CN"/>
        </w:rPr>
      </w:pPr>
      <w:ins w:id="1058" w:author="C4-211393" w:date="2021-03-08T10:55:00Z">
        <w:r>
          <w:rPr>
            <w:lang w:eastAsia="zh-CN"/>
          </w:rPr>
          <w:t>NRF:</w:t>
        </w:r>
      </w:ins>
    </w:p>
    <w:p w14:paraId="6C37BD3A" w14:textId="77777777" w:rsidR="00277924" w:rsidRDefault="00277924" w:rsidP="00277924">
      <w:pPr>
        <w:pStyle w:val="B1"/>
        <w:rPr>
          <w:ins w:id="1059" w:author="C4-211393" w:date="2021-03-08T10:55:00Z"/>
          <w:lang w:eastAsia="zh-CN"/>
        </w:rPr>
      </w:pPr>
      <w:ins w:id="1060" w:author="C4-211393" w:date="2021-03-08T10:55:00Z">
        <w:r>
          <w:rPr>
            <w:lang w:eastAsia="zh-CN"/>
          </w:rPr>
          <w:t>-</w:t>
        </w:r>
        <w:r>
          <w:rPr>
            <w:lang w:eastAsia="zh-CN"/>
          </w:rPr>
          <w:tab/>
          <w:t>Support for registration and discovery of the new MNP NF and service API</w:t>
        </w:r>
      </w:ins>
    </w:p>
    <w:p w14:paraId="3163436C" w14:textId="77777777" w:rsidR="00277924" w:rsidRDefault="00277924" w:rsidP="00277924">
      <w:pPr>
        <w:rPr>
          <w:ins w:id="1061" w:author="C4-211393" w:date="2021-03-08T10:55:00Z"/>
          <w:lang w:eastAsia="zh-CN"/>
        </w:rPr>
      </w:pPr>
      <w:ins w:id="1062" w:author="C4-211393" w:date="2021-03-08T10:55:00Z">
        <w:r>
          <w:rPr>
            <w:lang w:eastAsia="zh-CN"/>
          </w:rPr>
          <w:t>SMS-GMSC:</w:t>
        </w:r>
      </w:ins>
    </w:p>
    <w:p w14:paraId="481E488C" w14:textId="77777777" w:rsidR="00277924" w:rsidRDefault="00277924" w:rsidP="00277924">
      <w:pPr>
        <w:pStyle w:val="B1"/>
        <w:rPr>
          <w:ins w:id="1063" w:author="C4-211393" w:date="2021-03-08T10:55:00Z"/>
          <w:lang w:eastAsia="zh-CN"/>
        </w:rPr>
      </w:pPr>
      <w:ins w:id="1064" w:author="C4-211393" w:date="2021-03-08T10:55:00Z">
        <w:r>
          <w:rPr>
            <w:lang w:eastAsia="zh-CN"/>
          </w:rPr>
          <w:t>-</w:t>
        </w:r>
        <w:r>
          <w:rPr>
            <w:lang w:eastAsia="zh-CN"/>
          </w:rPr>
          <w:tab/>
          <w:t>Support SBI interface towards UDM and MNP NFs</w:t>
        </w:r>
      </w:ins>
    </w:p>
    <w:p w14:paraId="4CD1F32F" w14:textId="77777777" w:rsidR="00277924" w:rsidRDefault="00277924" w:rsidP="00277924">
      <w:pPr>
        <w:pStyle w:val="B1"/>
        <w:rPr>
          <w:ins w:id="1065" w:author="C4-211393" w:date="2021-03-08T10:55:00Z"/>
          <w:lang w:eastAsia="zh-CN"/>
        </w:rPr>
      </w:pPr>
      <w:ins w:id="1066" w:author="C4-211393" w:date="2021-03-08T10:55:00Z">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ins>
    </w:p>
    <w:p w14:paraId="2D6B2120" w14:textId="77777777" w:rsidR="00277924" w:rsidRDefault="00277924" w:rsidP="00277924">
      <w:pPr>
        <w:pStyle w:val="B1"/>
        <w:rPr>
          <w:ins w:id="1067" w:author="C4-211393" w:date="2021-03-08T10:55:00Z"/>
          <w:lang w:eastAsia="zh-CN"/>
        </w:rPr>
      </w:pPr>
      <w:ins w:id="1068" w:author="C4-211393" w:date="2021-03-08T10:55:00Z">
        <w:r>
          <w:rPr>
            <w:lang w:eastAsia="zh-CN"/>
          </w:rPr>
          <w:t>-</w:t>
        </w:r>
        <w:r>
          <w:rPr>
            <w:lang w:eastAsia="zh-CN"/>
          </w:rPr>
          <w:tab/>
          <w:t>Invoke new MNP service API to the MNP NF to determine the PLMN ID of the recipient MSISDN</w:t>
        </w:r>
      </w:ins>
    </w:p>
    <w:p w14:paraId="01E2944F" w14:textId="77777777" w:rsidR="00277924" w:rsidRDefault="00277924" w:rsidP="00277924">
      <w:pPr>
        <w:pStyle w:val="B1"/>
        <w:rPr>
          <w:ins w:id="1069" w:author="C4-211393" w:date="2021-03-08T10:55:00Z"/>
          <w:lang w:eastAsia="zh-CN"/>
        </w:rPr>
      </w:pPr>
      <w:ins w:id="1070" w:author="C4-211393" w:date="2021-03-08T10:55:00Z">
        <w:r>
          <w:rPr>
            <w:lang w:eastAsia="zh-CN"/>
          </w:rPr>
          <w:t>-</w:t>
        </w:r>
        <w:r>
          <w:rPr>
            <w:lang w:eastAsia="zh-CN"/>
          </w:rPr>
          <w:tab/>
          <w:t>Use the PLMN ID received in the response from MNP as the target PLMN ID in the discovery request to NRF for discovery of UDM NF profiles in the recipient MSISDN's subscription network.</w:t>
        </w:r>
      </w:ins>
    </w:p>
    <w:p w14:paraId="6C603958" w14:textId="77777777" w:rsidR="00277924" w:rsidRDefault="00277924" w:rsidP="00277924">
      <w:pPr>
        <w:pStyle w:val="B1"/>
        <w:rPr>
          <w:ins w:id="1071" w:author="C4-211393" w:date="2021-03-08T10:55:00Z"/>
          <w:lang w:eastAsia="zh-CN"/>
        </w:rPr>
      </w:pPr>
      <w:ins w:id="1072" w:author="C4-211393" w:date="2021-03-08T10:55:00Z">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ins>
    </w:p>
    <w:p w14:paraId="4284C9F9" w14:textId="77777777" w:rsidR="00277924" w:rsidRDefault="00277924" w:rsidP="00277924">
      <w:pPr>
        <w:pStyle w:val="B1"/>
        <w:rPr>
          <w:ins w:id="1073" w:author="C4-211393" w:date="2021-03-08T10:55:00Z"/>
          <w:lang w:eastAsia="zh-CN"/>
        </w:rPr>
      </w:pPr>
      <w:ins w:id="1074" w:author="C4-211393" w:date="2021-03-08T10:55:00Z">
        <w:r>
          <w:rPr>
            <w:lang w:eastAsia="zh-CN"/>
          </w:rPr>
          <w:t>-</w:t>
        </w:r>
        <w:r>
          <w:rPr>
            <w:lang w:eastAsia="zh-CN"/>
          </w:rPr>
          <w:tab/>
          <w:t>Invoke routing information retrieval service operation to the UDM profile received from NRF in discovery response</w:t>
        </w:r>
      </w:ins>
    </w:p>
    <w:p w14:paraId="7B454087" w14:textId="77777777" w:rsidR="00277924" w:rsidRDefault="00277924" w:rsidP="00277924">
      <w:pPr>
        <w:rPr>
          <w:ins w:id="1075" w:author="C4-211393" w:date="2021-03-08T10:55:00Z"/>
          <w:lang w:eastAsia="zh-CN"/>
        </w:rPr>
      </w:pPr>
      <w:ins w:id="1076" w:author="C4-211393" w:date="2021-03-08T10:55:00Z">
        <w:r>
          <w:rPr>
            <w:lang w:eastAsia="zh-CN"/>
          </w:rPr>
          <w:t>MNP NF:</w:t>
        </w:r>
      </w:ins>
    </w:p>
    <w:p w14:paraId="2AC96A8A" w14:textId="77777777" w:rsidR="00277924" w:rsidRDefault="00277924" w:rsidP="00277924">
      <w:pPr>
        <w:pStyle w:val="B1"/>
        <w:rPr>
          <w:ins w:id="1077" w:author="C4-211393" w:date="2021-03-08T10:55:00Z"/>
          <w:lang w:eastAsia="zh-CN"/>
        </w:rPr>
      </w:pPr>
      <w:ins w:id="1078" w:author="C4-211393" w:date="2021-03-08T10:55:00Z">
        <w:r>
          <w:rPr>
            <w:lang w:eastAsia="zh-CN"/>
          </w:rPr>
          <w:t>-</w:t>
        </w:r>
        <w:r>
          <w:rPr>
            <w:lang w:eastAsia="zh-CN"/>
          </w:rPr>
          <w:tab/>
          <w:t>A new MNP NF in introduced in the 5GS architecture.</w:t>
        </w:r>
      </w:ins>
    </w:p>
    <w:p w14:paraId="0C08EE67" w14:textId="77777777" w:rsidR="00277924" w:rsidRDefault="00277924" w:rsidP="00277924">
      <w:pPr>
        <w:pStyle w:val="B1"/>
        <w:rPr>
          <w:ins w:id="1079" w:author="C4-211393" w:date="2021-03-08T10:55:00Z"/>
          <w:lang w:eastAsia="zh-CN"/>
        </w:rPr>
      </w:pPr>
      <w:ins w:id="1080" w:author="C4-211393" w:date="2021-03-08T10:55:00Z">
        <w:r>
          <w:rPr>
            <w:lang w:eastAsia="zh-CN"/>
          </w:rPr>
          <w:t>-</w:t>
        </w:r>
        <w:r>
          <w:rPr>
            <w:lang w:eastAsia="zh-CN"/>
          </w:rPr>
          <w:tab/>
        </w:r>
        <w:r w:rsidRPr="00472231">
          <w:rPr>
            <w:lang w:eastAsia="zh-CN"/>
          </w:rPr>
          <w:t>This NF exposes a service API that allows a consumer of the service to retrieve the PLMN ID of the Subscription Network of an MSISDN</w:t>
        </w:r>
      </w:ins>
    </w:p>
    <w:p w14:paraId="4DAE96B8" w14:textId="77777777" w:rsidR="00277924" w:rsidRDefault="00277924" w:rsidP="00277924">
      <w:pPr>
        <w:pStyle w:val="B1"/>
        <w:rPr>
          <w:ins w:id="1081" w:author="C4-211393" w:date="2021-03-08T10:55:00Z"/>
          <w:lang w:eastAsia="zh-CN"/>
        </w:rPr>
      </w:pPr>
      <w:ins w:id="1082" w:author="C4-211393" w:date="2021-03-08T10:55:00Z">
        <w:r>
          <w:rPr>
            <w:lang w:eastAsia="zh-CN"/>
          </w:rPr>
          <w:t>-</w:t>
        </w:r>
        <w:r>
          <w:rPr>
            <w:lang w:eastAsia="zh-CN"/>
          </w:rPr>
          <w:tab/>
          <w:t xml:space="preserve">MNP NF registers to the NRF and is discoverable by other service consumers using the new </w:t>
        </w:r>
        <w:proofErr w:type="spellStart"/>
        <w:r>
          <w:rPr>
            <w:lang w:eastAsia="zh-CN"/>
          </w:rPr>
          <w:t>NFType</w:t>
        </w:r>
        <w:proofErr w:type="spellEnd"/>
      </w:ins>
    </w:p>
    <w:p w14:paraId="13288558" w14:textId="1590137A" w:rsidR="00802852" w:rsidRDefault="00802852" w:rsidP="00802852">
      <w:pPr>
        <w:pStyle w:val="2"/>
        <w:rPr>
          <w:ins w:id="1083" w:author="C4-211394" w:date="2021-03-08T10:59:00Z"/>
          <w:lang w:eastAsia="zh-CN"/>
        </w:rPr>
      </w:pPr>
      <w:bookmarkStart w:id="1084" w:name="_Toc66113638"/>
      <w:bookmarkStart w:id="1085" w:name="_Toc66173101"/>
      <w:ins w:id="1086" w:author="C4-211394" w:date="2021-03-08T10:59:00Z">
        <w:r>
          <w:rPr>
            <w:lang w:eastAsia="zh-CN"/>
          </w:rPr>
          <w:t>6</w:t>
        </w:r>
        <w:r>
          <w:t>.</w:t>
        </w:r>
      </w:ins>
      <w:ins w:id="1087" w:author="C4-211394" w:date="2021-03-08T11:00:00Z">
        <w:r>
          <w:rPr>
            <w:rFonts w:hint="eastAsia"/>
            <w:lang w:eastAsia="zh-CN"/>
          </w:rPr>
          <w:t>13</w:t>
        </w:r>
      </w:ins>
      <w:ins w:id="1088" w:author="C4-211394" w:date="2021-03-08T10:59:00Z">
        <w:r>
          <w:rPr>
            <w:rFonts w:hint="eastAsia"/>
            <w:lang w:eastAsia="zh-CN"/>
          </w:rPr>
          <w:tab/>
        </w:r>
        <w:r>
          <w:rPr>
            <w:lang w:eastAsia="zh-CN"/>
          </w:rPr>
          <w:t>Solution</w:t>
        </w:r>
        <w:r>
          <w:rPr>
            <w:rFonts w:hint="eastAsia"/>
            <w:lang w:eastAsia="zh-CN"/>
          </w:rPr>
          <w:t xml:space="preserve"> #</w:t>
        </w:r>
      </w:ins>
      <w:ins w:id="1089" w:author="C4-211394" w:date="2021-03-08T11:00:00Z">
        <w:r>
          <w:rPr>
            <w:rFonts w:hint="eastAsia"/>
            <w:lang w:eastAsia="zh-CN"/>
          </w:rPr>
          <w:t>13</w:t>
        </w:r>
      </w:ins>
      <w:ins w:id="1090" w:author="C4-211394" w:date="2021-03-08T10:59:00Z">
        <w:r>
          <w:rPr>
            <w:rFonts w:hint="eastAsia"/>
            <w:lang w:eastAsia="zh-CN"/>
          </w:rPr>
          <w:t xml:space="preserve">: </w:t>
        </w:r>
        <w:r>
          <w:t>SMS termination using SMS-GMSC in the home network of SMS recipient</w:t>
        </w:r>
        <w:bookmarkEnd w:id="1084"/>
        <w:bookmarkEnd w:id="1085"/>
      </w:ins>
    </w:p>
    <w:p w14:paraId="14904036" w14:textId="705BC462" w:rsidR="00802852" w:rsidRDefault="00802852" w:rsidP="00802852">
      <w:pPr>
        <w:pStyle w:val="3"/>
        <w:rPr>
          <w:ins w:id="1091" w:author="C4-211394" w:date="2021-03-08T10:59:00Z"/>
          <w:lang w:eastAsia="zh-CN"/>
        </w:rPr>
      </w:pPr>
      <w:bookmarkStart w:id="1092" w:name="_Toc66113639"/>
      <w:bookmarkStart w:id="1093" w:name="_Toc66173102"/>
      <w:ins w:id="1094" w:author="C4-211394" w:date="2021-03-08T10:59:00Z">
        <w:r>
          <w:rPr>
            <w:lang w:eastAsia="zh-CN"/>
          </w:rPr>
          <w:t>6</w:t>
        </w:r>
        <w:r w:rsidRPr="00CF5B98">
          <w:rPr>
            <w:lang w:eastAsia="zh-CN"/>
          </w:rPr>
          <w:t>.</w:t>
        </w:r>
      </w:ins>
      <w:ins w:id="1095" w:author="C4-211394" w:date="2021-03-08T11:00:00Z">
        <w:r>
          <w:rPr>
            <w:rFonts w:hint="eastAsia"/>
            <w:lang w:eastAsia="zh-CN"/>
          </w:rPr>
          <w:t>13</w:t>
        </w:r>
      </w:ins>
      <w:ins w:id="1096" w:author="C4-211394" w:date="2021-03-08T10:59:00Z">
        <w:r w:rsidRPr="00CF5B98">
          <w:rPr>
            <w:lang w:eastAsia="zh-CN"/>
          </w:rPr>
          <w:t>.1</w:t>
        </w:r>
        <w:r w:rsidRPr="00CF5B98">
          <w:rPr>
            <w:lang w:eastAsia="zh-CN"/>
          </w:rPr>
          <w:tab/>
        </w:r>
        <w:r>
          <w:rPr>
            <w:lang w:eastAsia="zh-CN"/>
          </w:rPr>
          <w:t>Introduction</w:t>
        </w:r>
        <w:bookmarkEnd w:id="1092"/>
        <w:bookmarkEnd w:id="1093"/>
      </w:ins>
    </w:p>
    <w:p w14:paraId="7CFC16C7" w14:textId="77777777" w:rsidR="00802852" w:rsidRDefault="00802852" w:rsidP="00802852">
      <w:pPr>
        <w:rPr>
          <w:ins w:id="1097" w:author="C4-211394" w:date="2021-03-08T10:59:00Z"/>
          <w:lang w:eastAsia="ko-KR"/>
        </w:rPr>
      </w:pPr>
      <w:ins w:id="1098" w:author="C4-211394" w:date="2021-03-08T10:59:00Z">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ins>
    </w:p>
    <w:p w14:paraId="6E02D537" w14:textId="3362D948" w:rsidR="00802852" w:rsidRDefault="00802852" w:rsidP="00802852">
      <w:pPr>
        <w:pStyle w:val="3"/>
        <w:rPr>
          <w:ins w:id="1099" w:author="C4-211394" w:date="2021-03-08T10:59:00Z"/>
          <w:lang w:eastAsia="zh-CN"/>
        </w:rPr>
      </w:pPr>
      <w:bookmarkStart w:id="1100" w:name="_Toc66113640"/>
      <w:bookmarkStart w:id="1101" w:name="_Toc66173103"/>
      <w:ins w:id="1102" w:author="C4-211394" w:date="2021-03-08T10:59:00Z">
        <w:r>
          <w:rPr>
            <w:lang w:eastAsia="zh-CN"/>
          </w:rPr>
          <w:lastRenderedPageBreak/>
          <w:t>6</w:t>
        </w:r>
        <w:r w:rsidRPr="00CF5B98">
          <w:rPr>
            <w:lang w:eastAsia="zh-CN"/>
          </w:rPr>
          <w:t>.</w:t>
        </w:r>
      </w:ins>
      <w:ins w:id="1103" w:author="C4-211394" w:date="2021-03-08T11:00:00Z">
        <w:r>
          <w:rPr>
            <w:rFonts w:hint="eastAsia"/>
            <w:lang w:eastAsia="zh-CN"/>
          </w:rPr>
          <w:t>13</w:t>
        </w:r>
      </w:ins>
      <w:ins w:id="1104" w:author="C4-211394" w:date="2021-03-08T10:59:00Z">
        <w:r w:rsidRPr="00CF5B98">
          <w:rPr>
            <w:lang w:eastAsia="zh-CN"/>
          </w:rPr>
          <w:t>.</w:t>
        </w:r>
        <w:r>
          <w:rPr>
            <w:lang w:eastAsia="zh-CN"/>
          </w:rPr>
          <w:t>2</w:t>
        </w:r>
        <w:r w:rsidRPr="00CF5B98">
          <w:rPr>
            <w:lang w:eastAsia="zh-CN"/>
          </w:rPr>
          <w:tab/>
        </w:r>
        <w:r>
          <w:rPr>
            <w:lang w:eastAsia="zh-CN"/>
          </w:rPr>
          <w:t>Description</w:t>
        </w:r>
        <w:bookmarkEnd w:id="1100"/>
        <w:bookmarkEnd w:id="1101"/>
      </w:ins>
    </w:p>
    <w:p w14:paraId="7DBA81A8" w14:textId="77777777" w:rsidR="00802852" w:rsidRDefault="00802852" w:rsidP="00802852">
      <w:pPr>
        <w:rPr>
          <w:ins w:id="1105" w:author="C4-211394" w:date="2021-03-08T10:59:00Z"/>
          <w:lang w:eastAsia="zh-CN"/>
        </w:rPr>
      </w:pPr>
      <w:ins w:id="1106" w:author="C4-211394" w:date="2021-03-08T10:59:00Z">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ins>
    </w:p>
    <w:p w14:paraId="770D12C6" w14:textId="77777777" w:rsidR="00802852" w:rsidRPr="00472D96" w:rsidRDefault="00802852" w:rsidP="00802852">
      <w:pPr>
        <w:rPr>
          <w:ins w:id="1107" w:author="C4-211394" w:date="2021-03-08T10:59:00Z"/>
          <w:lang w:eastAsia="zh-CN"/>
        </w:rPr>
      </w:pPr>
      <w:ins w:id="1108" w:author="C4-211394" w:date="2021-03-08T10:59:00Z">
        <w:r>
          <w:rPr>
            <w:lang w:eastAsia="zh-CN"/>
          </w:rPr>
          <w:t xml:space="preserve">There are many benefits of such SMS home routing implementation as the home network has complete control of the SMS delivery. The home network can apply appropriate screening, filtering, </w:t>
        </w:r>
        <w:proofErr w:type="gramStart"/>
        <w:r>
          <w:rPr>
            <w:lang w:eastAsia="zh-CN"/>
          </w:rPr>
          <w:t>priority</w:t>
        </w:r>
        <w:proofErr w:type="gramEnd"/>
        <w:r>
          <w:rPr>
            <w:lang w:eastAsia="zh-CN"/>
          </w:rPr>
          <w:t xml:space="preserve">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ins>
    </w:p>
    <w:p w14:paraId="4B9622CD" w14:textId="66430362" w:rsidR="00802852" w:rsidRDefault="00802852" w:rsidP="00802852">
      <w:pPr>
        <w:pStyle w:val="3"/>
        <w:rPr>
          <w:ins w:id="1109" w:author="C4-211394" w:date="2021-03-08T10:59:00Z"/>
          <w:lang w:eastAsia="zh-CN"/>
        </w:rPr>
      </w:pPr>
      <w:bookmarkStart w:id="1110" w:name="_Toc66113641"/>
      <w:bookmarkStart w:id="1111" w:name="_Toc66173104"/>
      <w:ins w:id="1112" w:author="C4-211394" w:date="2021-03-08T10:59:00Z">
        <w:r>
          <w:rPr>
            <w:lang w:eastAsia="zh-CN"/>
          </w:rPr>
          <w:t>6</w:t>
        </w:r>
        <w:r w:rsidRPr="00CF5B98">
          <w:rPr>
            <w:lang w:eastAsia="zh-CN"/>
          </w:rPr>
          <w:t>.</w:t>
        </w:r>
      </w:ins>
      <w:ins w:id="1113" w:author="C4-211394" w:date="2021-03-08T11:00:00Z">
        <w:r>
          <w:rPr>
            <w:rFonts w:hint="eastAsia"/>
            <w:lang w:eastAsia="zh-CN"/>
          </w:rPr>
          <w:t>13</w:t>
        </w:r>
      </w:ins>
      <w:ins w:id="1114" w:author="C4-211394" w:date="2021-03-08T10:59:00Z">
        <w:r w:rsidRPr="00CF5B98">
          <w:rPr>
            <w:lang w:eastAsia="zh-CN"/>
          </w:rPr>
          <w:t>.</w:t>
        </w:r>
        <w:r>
          <w:rPr>
            <w:lang w:eastAsia="zh-CN"/>
          </w:rPr>
          <w:t>3</w:t>
        </w:r>
        <w:r w:rsidRPr="00CF5B98">
          <w:rPr>
            <w:lang w:eastAsia="zh-CN"/>
          </w:rPr>
          <w:tab/>
        </w:r>
        <w:r>
          <w:rPr>
            <w:lang w:eastAsia="zh-CN"/>
          </w:rPr>
          <w:t>Procedures</w:t>
        </w:r>
        <w:bookmarkEnd w:id="1110"/>
        <w:bookmarkEnd w:id="1111"/>
      </w:ins>
    </w:p>
    <w:p w14:paraId="59C1E977" w14:textId="77777777" w:rsidR="00802852" w:rsidRDefault="00802852" w:rsidP="00802852">
      <w:pPr>
        <w:rPr>
          <w:ins w:id="1115" w:author="C4-211394" w:date="2021-03-08T10:59:00Z"/>
          <w:lang w:eastAsia="zh-CN"/>
        </w:rPr>
      </w:pPr>
    </w:p>
    <w:p w14:paraId="7F264FA5" w14:textId="77777777" w:rsidR="00802852" w:rsidRDefault="00802852" w:rsidP="00802852">
      <w:pPr>
        <w:pStyle w:val="TH"/>
        <w:rPr>
          <w:ins w:id="1116" w:author="C4-211394" w:date="2021-03-08T10:59:00Z"/>
          <w:lang w:eastAsia="zh-CN"/>
        </w:rPr>
      </w:pPr>
      <w:ins w:id="1117" w:author="C4-211394" w:date="2021-03-08T10:59:00Z">
        <w:r>
          <w:object w:dxaOrig="9681" w:dyaOrig="7351" w14:anchorId="1A9CF9D1">
            <v:shape id="_x0000_i1070" type="#_x0000_t75" style="width:435.75pt;height:331.2pt" o:ole="">
              <v:imagedata r:id="rId98" o:title=""/>
            </v:shape>
            <o:OLEObject Type="Embed" ProgID="Visio.Drawing.15" ShapeID="_x0000_i1070" DrawAspect="Content" ObjectID="_1676787280" r:id="rId99"/>
          </w:object>
        </w:r>
      </w:ins>
    </w:p>
    <w:p w14:paraId="7BCA6FD6" w14:textId="18C7BE22" w:rsidR="00802852" w:rsidRDefault="00802852" w:rsidP="00802852">
      <w:pPr>
        <w:pStyle w:val="TF"/>
        <w:rPr>
          <w:ins w:id="1118" w:author="C4-211394" w:date="2021-03-08T10:59:00Z"/>
        </w:rPr>
      </w:pPr>
      <w:ins w:id="1119" w:author="C4-211394" w:date="2021-03-08T10:59:00Z">
        <w:r>
          <w:t xml:space="preserve">Figure </w:t>
        </w:r>
        <w:r w:rsidRPr="0091614E">
          <w:t>6</w:t>
        </w:r>
        <w:r>
          <w:t>.</w:t>
        </w:r>
      </w:ins>
      <w:ins w:id="1120" w:author="C4-211394" w:date="2021-03-08T11:00:00Z">
        <w:r>
          <w:rPr>
            <w:rFonts w:hint="eastAsia"/>
            <w:lang w:eastAsia="zh-CN"/>
          </w:rPr>
          <w:t>13</w:t>
        </w:r>
      </w:ins>
      <w:ins w:id="1121" w:author="C4-211394" w:date="2021-03-08T10:59:00Z">
        <w:r w:rsidRPr="0091614E">
          <w:t>.</w:t>
        </w:r>
        <w:r>
          <w:t>3-1: SMS termination using SMS-GMSC in the home network of SMS recipient</w:t>
        </w:r>
      </w:ins>
    </w:p>
    <w:p w14:paraId="20317189" w14:textId="7A578CDA" w:rsidR="00802852" w:rsidRDefault="00802852" w:rsidP="00802852">
      <w:pPr>
        <w:rPr>
          <w:ins w:id="1122" w:author="C4-211394" w:date="2021-03-08T10:59:00Z"/>
        </w:rPr>
      </w:pPr>
      <w:ins w:id="1123" w:author="C4-211394" w:date="2021-03-08T10:59:00Z">
        <w:r>
          <w:t>Figure 6.</w:t>
        </w:r>
      </w:ins>
      <w:ins w:id="1124" w:author="C4-211394" w:date="2021-03-08T11:00:00Z">
        <w:r>
          <w:rPr>
            <w:rFonts w:hint="eastAsia"/>
            <w:lang w:eastAsia="zh-CN"/>
          </w:rPr>
          <w:t>13</w:t>
        </w:r>
      </w:ins>
      <w:ins w:id="1125" w:author="C4-211394" w:date="2021-03-08T10:59:00Z">
        <w:r>
          <w:t>.3</w:t>
        </w:r>
        <w:r>
          <w:noBreakHyphen/>
          <w:t>1 above shows the signalling flow for transferring the short message to a UE, through the terminating SMSC, using service-based interfaces.</w:t>
        </w:r>
      </w:ins>
    </w:p>
    <w:p w14:paraId="23DD53F0" w14:textId="77777777" w:rsidR="00802852" w:rsidRDefault="00802852" w:rsidP="00802852">
      <w:pPr>
        <w:pStyle w:val="B1"/>
        <w:rPr>
          <w:ins w:id="1126" w:author="C4-211394" w:date="2021-03-08T10:59:00Z"/>
        </w:rPr>
      </w:pPr>
      <w:ins w:id="1127" w:author="C4-211394" w:date="2021-03-08T10:59:00Z">
        <w:r>
          <w:t>0.</w:t>
        </w:r>
        <w:r>
          <w:tab/>
          <w:t xml:space="preserve">The originating SMSC forwards the SMS to the SMSC in the SMS recipient MSISDN's home network. </w:t>
        </w:r>
      </w:ins>
    </w:p>
    <w:p w14:paraId="7CE9D661" w14:textId="77777777" w:rsidR="00802852" w:rsidRDefault="00802852" w:rsidP="00802852">
      <w:pPr>
        <w:pStyle w:val="B1"/>
        <w:rPr>
          <w:ins w:id="1128" w:author="C4-211394" w:date="2021-03-08T10:59:00Z"/>
        </w:rPr>
      </w:pPr>
      <w:ins w:id="1129" w:author="C4-211394" w:date="2021-03-08T10:59:00Z">
        <w:r>
          <w:lastRenderedPageBreak/>
          <w:t>1a.</w:t>
        </w:r>
        <w:r>
          <w:tab/>
          <w:t xml:space="preserve">The UDM in the home network of the SMS recipient MSISDN registers with the NRF for </w:t>
        </w:r>
        <w:proofErr w:type="spellStart"/>
        <w:r>
          <w:t>Nudm_SmsRoutingInfo</w:t>
        </w:r>
        <w:proofErr w:type="spellEnd"/>
        <w:r>
          <w:t xml:space="preserve"> service</w:t>
        </w:r>
      </w:ins>
    </w:p>
    <w:p w14:paraId="31D25049" w14:textId="77777777" w:rsidR="00802852" w:rsidRDefault="00802852" w:rsidP="00802852">
      <w:pPr>
        <w:pStyle w:val="B1"/>
        <w:rPr>
          <w:ins w:id="1130" w:author="C4-211394" w:date="2021-03-08T10:59:00Z"/>
        </w:rPr>
      </w:pPr>
      <w:ins w:id="1131" w:author="C4-211394" w:date="2021-03-08T10:59:00Z">
        <w:r>
          <w:t>1a.</w:t>
        </w:r>
        <w:r>
          <w:tab/>
          <w:t xml:space="preserve">The SMSF registers with the NRF for </w:t>
        </w:r>
        <w:proofErr w:type="spellStart"/>
        <w:r>
          <w:t>Nnrf_MTForwardSM</w:t>
        </w:r>
        <w:proofErr w:type="spellEnd"/>
        <w:r>
          <w:t xml:space="preserve"> service. If the UE is roaming in a visited PLMN, the SMSF and NRF both belong to the visited PLMN</w:t>
        </w:r>
      </w:ins>
    </w:p>
    <w:p w14:paraId="6C5EBC89" w14:textId="77777777" w:rsidR="00802852" w:rsidRDefault="00802852" w:rsidP="00802852">
      <w:pPr>
        <w:pStyle w:val="B1"/>
        <w:rPr>
          <w:ins w:id="1132" w:author="C4-211394" w:date="2021-03-08T10:59:00Z"/>
        </w:rPr>
      </w:pPr>
      <w:ins w:id="1133" w:author="C4-211394" w:date="2021-03-08T10:59:00Z">
        <w:r>
          <w:t>2.</w:t>
        </w:r>
        <w:r>
          <w:tab/>
          <w:t>When the SMSC/SMS-GMSC in the home network receives the SMS from the originating SMSC (step 0), the home SMSC/SMS-GMSC performs discovery of UDM NF profile via NRF for sending the routing information query to the UDM.</w:t>
        </w:r>
      </w:ins>
    </w:p>
    <w:p w14:paraId="0973C092" w14:textId="77777777" w:rsidR="00802852" w:rsidRDefault="00802852" w:rsidP="00802852">
      <w:pPr>
        <w:pStyle w:val="B1"/>
        <w:rPr>
          <w:ins w:id="1134" w:author="C4-211394" w:date="2021-03-08T10:59:00Z"/>
        </w:rPr>
      </w:pPr>
      <w:ins w:id="1135" w:author="C4-211394" w:date="2021-03-08T10:59:00Z">
        <w:r>
          <w:t>3.</w:t>
        </w:r>
        <w:r>
          <w:tab/>
          <w:t xml:space="preserve">The SMSC/SMS-GMSC then invokes the </w:t>
        </w:r>
        <w:proofErr w:type="spellStart"/>
        <w:r>
          <w:t>Nudm_SmsRoutingInfo_Get</w:t>
        </w:r>
        <w:proofErr w:type="spellEnd"/>
        <w:r>
          <w:t xml:space="preserve"> request service operation to the UDM instance discovered in step 2 for the recipient MSISDN. The UDM provides the serving SMSF information in response.</w:t>
        </w:r>
      </w:ins>
    </w:p>
    <w:p w14:paraId="38AF4AA0" w14:textId="77777777" w:rsidR="00802852" w:rsidRDefault="00802852" w:rsidP="00802852">
      <w:pPr>
        <w:pStyle w:val="B1"/>
        <w:rPr>
          <w:ins w:id="1136" w:author="C4-211394" w:date="2021-03-08T10:59:00Z"/>
        </w:rPr>
      </w:pPr>
      <w:ins w:id="1137" w:author="C4-211394" w:date="2021-03-08T10:59:00Z">
        <w:r>
          <w:t>4.</w:t>
        </w:r>
        <w:r>
          <w:tab/>
          <w:t>The SMSC/</w:t>
        </w:r>
        <w:r>
          <w:rPr>
            <w:iCs/>
            <w:lang w:eastAsia="zh-CN"/>
          </w:rPr>
          <w:t xml:space="preserve">SMS-GMSC invokes the </w:t>
        </w:r>
        <w:proofErr w:type="spellStart"/>
        <w:r w:rsidRPr="00391420">
          <w:rPr>
            <w:iCs/>
            <w:lang w:eastAsia="zh-CN"/>
          </w:rPr>
          <w:t>Nnrf_NFDiscovery</w:t>
        </w:r>
        <w:proofErr w:type="spellEnd"/>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ins>
    </w:p>
    <w:p w14:paraId="37CEAEB2" w14:textId="77777777" w:rsidR="00802852" w:rsidRDefault="00802852" w:rsidP="00802852">
      <w:pPr>
        <w:pStyle w:val="B1"/>
        <w:rPr>
          <w:ins w:id="1138" w:author="C4-211394" w:date="2021-03-08T10:59:00Z"/>
        </w:rPr>
      </w:pPr>
      <w:ins w:id="1139" w:author="C4-211394" w:date="2021-03-08T10:59:00Z">
        <w:r>
          <w:t xml:space="preserve"> 5.</w:t>
        </w:r>
        <w:r>
          <w:tab/>
          <w:t xml:space="preserve">The SMSC/SMS-GMSC then invokes the </w:t>
        </w:r>
        <w:proofErr w:type="spellStart"/>
        <w:r>
          <w:t>Nsmsf_MTFormwardSM</w:t>
        </w:r>
        <w:proofErr w:type="spellEnd"/>
        <w:r>
          <w:t xml:space="preserve"> service operation to transfer the short message to the SMSF. The SMSF provides delivery report in </w:t>
        </w:r>
        <w:proofErr w:type="spellStart"/>
        <w:r>
          <w:t>Nsmsf_MTFormwardSM</w:t>
        </w:r>
        <w:proofErr w:type="spellEnd"/>
        <w:r>
          <w:t xml:space="preserve"> response.</w:t>
        </w:r>
      </w:ins>
    </w:p>
    <w:p w14:paraId="1113A76B" w14:textId="39568392" w:rsidR="00802852" w:rsidRDefault="00802852" w:rsidP="00802852">
      <w:pPr>
        <w:pStyle w:val="3"/>
        <w:rPr>
          <w:ins w:id="1140" w:author="C4-211394" w:date="2021-03-08T10:59:00Z"/>
          <w:lang w:eastAsia="zh-CN"/>
        </w:rPr>
      </w:pPr>
      <w:bookmarkStart w:id="1141" w:name="_Toc66113642"/>
      <w:bookmarkStart w:id="1142" w:name="_Toc66173105"/>
      <w:ins w:id="1143" w:author="C4-211394" w:date="2021-03-08T10:59:00Z">
        <w:r>
          <w:rPr>
            <w:lang w:eastAsia="zh-CN"/>
          </w:rPr>
          <w:t>6</w:t>
        </w:r>
        <w:r w:rsidRPr="00CF5B98">
          <w:rPr>
            <w:lang w:eastAsia="zh-CN"/>
          </w:rPr>
          <w:t>.</w:t>
        </w:r>
      </w:ins>
      <w:ins w:id="1144" w:author="C4-211394" w:date="2021-03-08T11:00:00Z">
        <w:r>
          <w:rPr>
            <w:rFonts w:hint="eastAsia"/>
            <w:lang w:eastAsia="zh-CN"/>
          </w:rPr>
          <w:t>13</w:t>
        </w:r>
      </w:ins>
      <w:ins w:id="1145" w:author="C4-211394" w:date="2021-03-08T10:59:00Z">
        <w:r w:rsidRPr="00CF5B98">
          <w:rPr>
            <w:lang w:eastAsia="zh-CN"/>
          </w:rPr>
          <w:t>.</w:t>
        </w:r>
        <w:r>
          <w:rPr>
            <w:lang w:eastAsia="zh-CN"/>
          </w:rPr>
          <w:t>4</w:t>
        </w:r>
        <w:r w:rsidRPr="00CF5B98">
          <w:rPr>
            <w:lang w:eastAsia="zh-CN"/>
          </w:rPr>
          <w:tab/>
        </w:r>
        <w:r>
          <w:rPr>
            <w:lang w:eastAsia="zh-CN"/>
          </w:rPr>
          <w:t>Impacts on services, entities and interfaces</w:t>
        </w:r>
        <w:bookmarkEnd w:id="1141"/>
        <w:bookmarkEnd w:id="1142"/>
      </w:ins>
    </w:p>
    <w:p w14:paraId="3A0A5DC2" w14:textId="77777777" w:rsidR="00802852" w:rsidRPr="0051785D" w:rsidRDefault="00802852" w:rsidP="00802852">
      <w:pPr>
        <w:rPr>
          <w:ins w:id="1146" w:author="C4-211394" w:date="2021-03-08T10:59:00Z"/>
          <w:b/>
          <w:bCs/>
          <w:lang w:eastAsia="zh-CN"/>
        </w:rPr>
      </w:pPr>
      <w:ins w:id="1147" w:author="C4-211394" w:date="2021-03-08T10:59:00Z">
        <w:r w:rsidRPr="0051785D">
          <w:rPr>
            <w:rFonts w:hint="eastAsia"/>
            <w:b/>
            <w:bCs/>
            <w:lang w:eastAsia="zh-CN"/>
          </w:rPr>
          <w:t>SMSF</w:t>
        </w:r>
        <w:r w:rsidRPr="0051785D">
          <w:rPr>
            <w:rFonts w:hint="eastAsia"/>
            <w:b/>
            <w:bCs/>
            <w:lang w:eastAsia="zh-CN"/>
          </w:rPr>
          <w:t>：</w:t>
        </w:r>
      </w:ins>
    </w:p>
    <w:p w14:paraId="3ABBA38F" w14:textId="77777777" w:rsidR="00802852" w:rsidRPr="000B5462" w:rsidRDefault="00802852" w:rsidP="00802852">
      <w:pPr>
        <w:pStyle w:val="B1"/>
        <w:rPr>
          <w:ins w:id="1148" w:author="C4-211394" w:date="2021-03-08T10:59:00Z"/>
          <w:lang w:eastAsia="zh-CN"/>
        </w:rPr>
      </w:pPr>
      <w:ins w:id="1149" w:author="C4-211394" w:date="2021-03-08T10:59:00Z">
        <w:r>
          <w:rPr>
            <w:lang w:eastAsia="zh-CN"/>
          </w:rPr>
          <w:t>-</w:t>
        </w:r>
        <w:r>
          <w:rPr>
            <w:lang w:eastAsia="zh-CN"/>
          </w:rPr>
          <w:tab/>
        </w:r>
        <w:r w:rsidRPr="000B5462">
          <w:rPr>
            <w:lang w:eastAsia="zh-CN"/>
          </w:rPr>
          <w:t xml:space="preserve">Support new </w:t>
        </w:r>
        <w:proofErr w:type="spellStart"/>
        <w:r w:rsidRPr="000B5462">
          <w:rPr>
            <w:lang w:eastAsia="zh-CN"/>
          </w:rPr>
          <w:t>Nsmsf_</w:t>
        </w:r>
        <w:r>
          <w:rPr>
            <w:lang w:eastAsia="zh-CN"/>
          </w:rPr>
          <w:t>MTForward</w:t>
        </w:r>
        <w:r w:rsidRPr="000B5462">
          <w:rPr>
            <w:lang w:eastAsia="zh-CN"/>
          </w:rPr>
          <w:t>SM</w:t>
        </w:r>
        <w:proofErr w:type="spellEnd"/>
        <w:r w:rsidRPr="000B5462">
          <w:rPr>
            <w:lang w:eastAsia="zh-CN"/>
          </w:rPr>
          <w:t xml:space="preserve"> service operation</w:t>
        </w:r>
      </w:ins>
    </w:p>
    <w:p w14:paraId="4B7E74BF" w14:textId="77777777" w:rsidR="00802852" w:rsidRPr="000B5462" w:rsidRDefault="00802852" w:rsidP="00802852">
      <w:pPr>
        <w:pStyle w:val="B1"/>
        <w:rPr>
          <w:ins w:id="1150" w:author="C4-211394" w:date="2021-03-08T10:59:00Z"/>
          <w:lang w:eastAsia="zh-CN"/>
        </w:rPr>
      </w:pPr>
      <w:ins w:id="1151" w:author="C4-211394" w:date="2021-03-08T10:59:00Z">
        <w:r>
          <w:rPr>
            <w:lang w:eastAsia="zh-CN"/>
          </w:rPr>
          <w:t>-</w:t>
        </w:r>
        <w:r>
          <w:rPr>
            <w:lang w:eastAsia="zh-CN"/>
          </w:rPr>
          <w:tab/>
        </w:r>
        <w:r w:rsidRPr="000B5462">
          <w:rPr>
            <w:lang w:eastAsia="zh-CN"/>
          </w:rPr>
          <w:t>Support registering the SMSF NF profile and SMSF NF service profile in NRF</w:t>
        </w:r>
      </w:ins>
    </w:p>
    <w:p w14:paraId="4D51AE62" w14:textId="77777777" w:rsidR="00802852" w:rsidRPr="0051785D" w:rsidRDefault="00802852" w:rsidP="00802852">
      <w:pPr>
        <w:rPr>
          <w:ins w:id="1152" w:author="C4-211394" w:date="2021-03-08T10:59:00Z"/>
          <w:b/>
          <w:bCs/>
          <w:lang w:eastAsia="zh-CN"/>
        </w:rPr>
      </w:pPr>
      <w:ins w:id="1153" w:author="C4-211394" w:date="2021-03-08T10:59:00Z">
        <w:r w:rsidRPr="0051785D">
          <w:rPr>
            <w:b/>
            <w:bCs/>
            <w:lang w:eastAsia="zh-CN"/>
          </w:rPr>
          <w:t xml:space="preserve">SMS-GMSC: </w:t>
        </w:r>
      </w:ins>
    </w:p>
    <w:p w14:paraId="519BCE20" w14:textId="77777777" w:rsidR="00802852" w:rsidRPr="000B5462" w:rsidRDefault="00802852" w:rsidP="00802852">
      <w:pPr>
        <w:pStyle w:val="B1"/>
        <w:rPr>
          <w:ins w:id="1154" w:author="C4-211394" w:date="2021-03-08T10:59:00Z"/>
          <w:lang w:eastAsia="zh-CN"/>
        </w:rPr>
      </w:pPr>
      <w:ins w:id="1155" w:author="C4-211394" w:date="2021-03-08T10:59:00Z">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w:t>
        </w:r>
        <w:r>
          <w:rPr>
            <w:lang w:eastAsia="zh-CN"/>
          </w:rPr>
          <w:t>fetch</w:t>
        </w:r>
        <w:r w:rsidRPr="000B5462">
          <w:rPr>
            <w:lang w:eastAsia="zh-CN"/>
          </w:rPr>
          <w:t xml:space="preserve"> UDM </w:t>
        </w:r>
        <w:r>
          <w:rPr>
            <w:lang w:eastAsia="zh-CN"/>
          </w:rPr>
          <w:t xml:space="preserve">profile from NRF </w:t>
        </w:r>
        <w:r w:rsidRPr="000B5462">
          <w:rPr>
            <w:lang w:eastAsia="zh-CN"/>
          </w:rPr>
          <w:t>and Select the UDM</w:t>
        </w:r>
      </w:ins>
    </w:p>
    <w:p w14:paraId="613F8A60" w14:textId="77777777" w:rsidR="00802852" w:rsidRDefault="00802852" w:rsidP="00802852">
      <w:pPr>
        <w:pStyle w:val="B1"/>
        <w:rPr>
          <w:ins w:id="1156" w:author="C4-211394" w:date="2021-03-08T10:59:00Z"/>
          <w:lang w:eastAsia="zh-CN"/>
        </w:rPr>
      </w:pPr>
      <w:ins w:id="1157" w:author="C4-211394" w:date="2021-03-08T10:59:00Z">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w:t>
        </w:r>
      </w:ins>
    </w:p>
    <w:p w14:paraId="5DAC5C2A" w14:textId="77777777" w:rsidR="00802852" w:rsidRPr="000B5462" w:rsidRDefault="00802852" w:rsidP="00802852">
      <w:pPr>
        <w:pStyle w:val="B1"/>
        <w:rPr>
          <w:ins w:id="1158" w:author="C4-211394" w:date="2021-03-08T10:59:00Z"/>
          <w:lang w:eastAsia="zh-CN"/>
        </w:rPr>
      </w:pPr>
      <w:ins w:id="1159" w:author="C4-211394" w:date="2021-03-08T10:59:00Z">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w:t>
        </w:r>
        <w:r>
          <w:rPr>
            <w:lang w:eastAsia="zh-CN"/>
          </w:rPr>
          <w:t>fetch</w:t>
        </w:r>
        <w:r w:rsidRPr="000B5462">
          <w:rPr>
            <w:lang w:eastAsia="zh-CN"/>
          </w:rPr>
          <w:t xml:space="preserve"> SMSF</w:t>
        </w:r>
        <w:r>
          <w:rPr>
            <w:lang w:eastAsia="zh-CN"/>
          </w:rPr>
          <w:t xml:space="preserve"> profile from NRF</w:t>
        </w:r>
      </w:ins>
    </w:p>
    <w:p w14:paraId="3858A88D" w14:textId="77777777" w:rsidR="00802852" w:rsidRDefault="00802852" w:rsidP="00802852">
      <w:pPr>
        <w:pStyle w:val="B1"/>
        <w:rPr>
          <w:ins w:id="1160" w:author="C4-211394" w:date="2021-03-08T10:59:00Z"/>
          <w:lang w:eastAsia="zh-CN"/>
        </w:rPr>
      </w:pPr>
      <w:ins w:id="1161" w:author="C4-211394" w:date="2021-03-08T10:59:00Z">
        <w:r>
          <w:rPr>
            <w:lang w:eastAsia="zh-CN"/>
          </w:rPr>
          <w:t>-</w:t>
        </w:r>
        <w:r>
          <w:rPr>
            <w:lang w:eastAsia="zh-CN"/>
          </w:rPr>
          <w:tab/>
        </w:r>
        <w:r w:rsidRPr="000B5462">
          <w:rPr>
            <w:lang w:eastAsia="zh-CN"/>
          </w:rPr>
          <w:t xml:space="preserve">Support invoking </w:t>
        </w:r>
        <w:proofErr w:type="spellStart"/>
        <w:r w:rsidRPr="000B5462">
          <w:rPr>
            <w:lang w:eastAsia="zh-CN"/>
          </w:rPr>
          <w:t>Nsmsf</w:t>
        </w:r>
        <w:proofErr w:type="spellEnd"/>
        <w:r w:rsidRPr="000B5462">
          <w:rPr>
            <w:lang w:eastAsia="zh-CN"/>
          </w:rPr>
          <w:t>_</w:t>
        </w:r>
        <w:r w:rsidRPr="00AE30C8">
          <w:rPr>
            <w:lang w:eastAsia="zh-CN"/>
          </w:rPr>
          <w:t xml:space="preserve"> </w:t>
        </w:r>
        <w:proofErr w:type="spellStart"/>
        <w:r>
          <w:rPr>
            <w:lang w:eastAsia="zh-CN"/>
          </w:rPr>
          <w:t>MTForward</w:t>
        </w:r>
        <w:r w:rsidRPr="000B5462">
          <w:rPr>
            <w:lang w:eastAsia="zh-CN"/>
          </w:rPr>
          <w:t>SM</w:t>
        </w:r>
        <w:proofErr w:type="spellEnd"/>
        <w:r w:rsidRPr="000B5462">
          <w:rPr>
            <w:lang w:eastAsia="zh-CN"/>
          </w:rPr>
          <w:t xml:space="preserve"> to send MT SM</w:t>
        </w:r>
        <w:r>
          <w:rPr>
            <w:lang w:eastAsia="zh-CN"/>
          </w:rPr>
          <w:t xml:space="preserve"> to SMSF and receive delivery report in</w:t>
        </w:r>
        <w:r w:rsidRPr="00AE30C8">
          <w:rPr>
            <w:lang w:eastAsia="zh-CN"/>
          </w:rPr>
          <w:t xml:space="preserve"> </w:t>
        </w:r>
        <w:proofErr w:type="spellStart"/>
        <w:r w:rsidRPr="000B5462">
          <w:rPr>
            <w:lang w:eastAsia="zh-CN"/>
          </w:rPr>
          <w:t>Nsmsf</w:t>
        </w:r>
        <w:proofErr w:type="spellEnd"/>
        <w:r w:rsidRPr="000B5462">
          <w:rPr>
            <w:lang w:eastAsia="zh-CN"/>
          </w:rPr>
          <w:t>_</w:t>
        </w:r>
        <w:r w:rsidRPr="00AE30C8">
          <w:rPr>
            <w:lang w:eastAsia="zh-CN"/>
          </w:rPr>
          <w:t xml:space="preserve"> </w:t>
        </w:r>
        <w:proofErr w:type="spellStart"/>
        <w:r>
          <w:rPr>
            <w:lang w:eastAsia="zh-CN"/>
          </w:rPr>
          <w:t>MTForward</w:t>
        </w:r>
        <w:r w:rsidRPr="000B5462">
          <w:rPr>
            <w:lang w:eastAsia="zh-CN"/>
          </w:rPr>
          <w:t>SM</w:t>
        </w:r>
        <w:proofErr w:type="spellEnd"/>
        <w:r>
          <w:rPr>
            <w:lang w:eastAsia="zh-CN"/>
          </w:rPr>
          <w:t xml:space="preserve"> response. </w:t>
        </w:r>
      </w:ins>
    </w:p>
    <w:p w14:paraId="3C46F547" w14:textId="77777777" w:rsidR="00802852" w:rsidRPr="0051785D" w:rsidRDefault="00802852" w:rsidP="00802852">
      <w:pPr>
        <w:rPr>
          <w:ins w:id="1162" w:author="C4-211394" w:date="2021-03-08T10:59:00Z"/>
          <w:b/>
          <w:bCs/>
          <w:lang w:eastAsia="zh-CN"/>
        </w:rPr>
      </w:pPr>
      <w:ins w:id="1163" w:author="C4-211394" w:date="2021-03-08T10:59:00Z">
        <w:r>
          <w:rPr>
            <w:b/>
            <w:bCs/>
            <w:lang w:eastAsia="zh-CN"/>
          </w:rPr>
          <w:t>UDM</w:t>
        </w:r>
        <w:r w:rsidRPr="0051785D">
          <w:rPr>
            <w:b/>
            <w:bCs/>
            <w:lang w:eastAsia="zh-CN"/>
          </w:rPr>
          <w:t xml:space="preserve">: </w:t>
        </w:r>
      </w:ins>
    </w:p>
    <w:p w14:paraId="093C6649" w14:textId="77777777" w:rsidR="00802852" w:rsidRPr="00180DD8" w:rsidRDefault="00802852" w:rsidP="00802852">
      <w:pPr>
        <w:pStyle w:val="B1"/>
        <w:rPr>
          <w:ins w:id="1164" w:author="C4-211394" w:date="2021-03-08T10:59:00Z"/>
          <w:lang w:eastAsia="zh-CN"/>
        </w:rPr>
      </w:pPr>
      <w:ins w:id="1165" w:author="C4-211394" w:date="2021-03-08T10:59:00Z">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ins>
    </w:p>
    <w:p w14:paraId="6D2CA88D" w14:textId="77777777" w:rsidR="00802852" w:rsidRPr="0051785D" w:rsidRDefault="00802852" w:rsidP="00802852">
      <w:pPr>
        <w:rPr>
          <w:ins w:id="1166" w:author="C4-211394" w:date="2021-03-08T10:59:00Z"/>
          <w:b/>
          <w:bCs/>
          <w:lang w:eastAsia="zh-CN"/>
        </w:rPr>
      </w:pPr>
      <w:ins w:id="1167" w:author="C4-211394" w:date="2021-03-08T10:59:00Z">
        <w:r w:rsidRPr="0051785D">
          <w:rPr>
            <w:b/>
            <w:bCs/>
            <w:lang w:eastAsia="zh-CN"/>
          </w:rPr>
          <w:t>NRF</w:t>
        </w:r>
      </w:ins>
    </w:p>
    <w:p w14:paraId="654B259A" w14:textId="77777777" w:rsidR="00802852" w:rsidRPr="000B5462" w:rsidRDefault="00802852" w:rsidP="00802852">
      <w:pPr>
        <w:pStyle w:val="B1"/>
        <w:rPr>
          <w:ins w:id="1168" w:author="C4-211394" w:date="2021-03-08T10:59:00Z"/>
          <w:lang w:eastAsia="zh-CN"/>
        </w:rPr>
      </w:pPr>
      <w:ins w:id="1169" w:author="C4-211394" w:date="2021-03-08T10:59:00Z">
        <w:r>
          <w:rPr>
            <w:lang w:eastAsia="zh-CN"/>
          </w:rPr>
          <w:t>-</w:t>
        </w:r>
        <w:r>
          <w:rPr>
            <w:lang w:eastAsia="zh-CN"/>
          </w:rPr>
          <w:tab/>
        </w:r>
        <w:r w:rsidRPr="000B5462">
          <w:rPr>
            <w:lang w:eastAsia="zh-CN"/>
          </w:rPr>
          <w:t>Support the registration and discovery of SMSF NF profile and NF service profile.</w:t>
        </w:r>
      </w:ins>
    </w:p>
    <w:p w14:paraId="4163E3F7" w14:textId="4F052989" w:rsidR="00AD35C8" w:rsidRDefault="00AD35C8" w:rsidP="00AD35C8">
      <w:pPr>
        <w:pStyle w:val="2"/>
        <w:rPr>
          <w:ins w:id="1170" w:author="C4-211829" w:date="2021-03-08T11:11:00Z"/>
          <w:lang w:eastAsia="zh-CN"/>
        </w:rPr>
      </w:pPr>
      <w:bookmarkStart w:id="1171" w:name="_Toc66113643"/>
      <w:bookmarkStart w:id="1172" w:name="_Toc66173106"/>
      <w:ins w:id="1173" w:author="C4-211829" w:date="2021-03-08T11:11:00Z">
        <w:r>
          <w:rPr>
            <w:rFonts w:hint="eastAsia"/>
            <w:lang w:eastAsia="zh-CN"/>
          </w:rPr>
          <w:t>6.</w:t>
        </w:r>
      </w:ins>
      <w:ins w:id="1174" w:author="C4-211829" w:date="2021-03-08T11:12:00Z">
        <w:r>
          <w:rPr>
            <w:rFonts w:hint="eastAsia"/>
            <w:lang w:eastAsia="zh-CN"/>
          </w:rPr>
          <w:t>14</w:t>
        </w:r>
      </w:ins>
      <w:ins w:id="1175" w:author="C4-211829" w:date="2021-03-08T11:11:00Z">
        <w:r>
          <w:rPr>
            <w:rFonts w:hint="eastAsia"/>
            <w:lang w:eastAsia="zh-CN"/>
          </w:rPr>
          <w:tab/>
          <w:t>Solution</w:t>
        </w:r>
        <w:r>
          <w:rPr>
            <w:lang w:eastAsia="zh-CN"/>
          </w:rPr>
          <w:t xml:space="preserve"> </w:t>
        </w:r>
        <w:r>
          <w:rPr>
            <w:rFonts w:hint="eastAsia"/>
            <w:lang w:eastAsia="zh-CN"/>
          </w:rPr>
          <w:t>#</w:t>
        </w:r>
      </w:ins>
      <w:ins w:id="1176" w:author="C4-211829" w:date="2021-03-08T11:12:00Z">
        <w:r>
          <w:rPr>
            <w:rFonts w:hint="eastAsia"/>
            <w:lang w:eastAsia="zh-CN"/>
          </w:rPr>
          <w:t>14</w:t>
        </w:r>
      </w:ins>
      <w:ins w:id="1177" w:author="C4-211829" w:date="2021-03-08T11:11:00Z">
        <w:r>
          <w:rPr>
            <w:rFonts w:hint="eastAsia"/>
            <w:lang w:eastAsia="zh-CN"/>
          </w:rPr>
          <w:t xml:space="preserve">: </w:t>
        </w:r>
        <w:r>
          <w:rPr>
            <w:lang w:eastAsia="zh-CN"/>
          </w:rPr>
          <w:t>Protocol Selection "Try and Error"</w:t>
        </w:r>
        <w:bookmarkEnd w:id="1171"/>
        <w:bookmarkEnd w:id="1172"/>
      </w:ins>
    </w:p>
    <w:p w14:paraId="302D5758" w14:textId="07A289AF" w:rsidR="00AD35C8" w:rsidRDefault="00AD35C8" w:rsidP="00AD35C8">
      <w:pPr>
        <w:rPr>
          <w:ins w:id="1178" w:author="C4-211829" w:date="2021-03-08T11:11:00Z"/>
          <w:lang w:eastAsia="ko-KR"/>
        </w:rPr>
      </w:pPr>
      <w:ins w:id="1179" w:author="C4-211829" w:date="2021-03-08T11:11:00Z">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ins>
      <w:ins w:id="1180" w:author="C4-211829" w:date="2021-03-08T11:15:00Z">
        <w:r>
          <w:rPr>
            <w:rFonts w:hint="eastAsia"/>
            <w:lang w:eastAsia="zh-CN"/>
          </w:rPr>
          <w:t>5</w:t>
        </w:r>
      </w:ins>
      <w:ins w:id="1181" w:author="C4-211829" w:date="2021-03-08T11:11:00Z">
        <w:r w:rsidRPr="008C3120">
          <w:rPr>
            <w:lang w:eastAsia="ko-KR"/>
          </w:rPr>
          <w:t xml:space="preserve"> </w:t>
        </w:r>
        <w:r>
          <w:rPr>
            <w:lang w:eastAsia="ko-KR"/>
          </w:rPr>
          <w:t>"mechanism for protocol selection".</w:t>
        </w:r>
      </w:ins>
    </w:p>
    <w:p w14:paraId="567C91ED" w14:textId="77777777" w:rsidR="00AD35C8" w:rsidRPr="00E768C1" w:rsidRDefault="00AD35C8" w:rsidP="00AD35C8">
      <w:pPr>
        <w:rPr>
          <w:ins w:id="1182" w:author="C4-211829" w:date="2021-03-08T11:11:00Z"/>
          <w:lang w:eastAsia="ko-KR"/>
        </w:rPr>
      </w:pPr>
      <w:ins w:id="1183" w:author="C4-211829" w:date="2021-03-08T11:11:00Z">
        <w:r>
          <w:rPr>
            <w:lang w:eastAsia="ko-KR"/>
          </w:rPr>
          <w:t xml:space="preserve">A NF that supports both legacy and SBA based protocols always tries to discover via the local NRF a suitable NF service producer. If discovery is successful, the SBA based protocol is selected; otherwise the legacy protocol is selected. </w:t>
        </w:r>
      </w:ins>
    </w:p>
    <w:p w14:paraId="1FBC4CEC" w14:textId="1DBC2ECF" w:rsidR="00AB497A" w:rsidRDefault="00AB497A" w:rsidP="00AB497A">
      <w:pPr>
        <w:pStyle w:val="2"/>
        <w:rPr>
          <w:ins w:id="1184" w:author="C4-211829" w:date="2021-03-09T08:49:00Z"/>
          <w:lang w:eastAsia="zh-CN"/>
        </w:rPr>
      </w:pPr>
      <w:bookmarkStart w:id="1185" w:name="_Toc66173107"/>
      <w:ins w:id="1186" w:author="C4-211829" w:date="2021-03-09T08:49:00Z">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1185"/>
      </w:ins>
    </w:p>
    <w:p w14:paraId="15DFB741" w14:textId="16535390" w:rsidR="00AB497A" w:rsidRDefault="00AB497A" w:rsidP="00AB497A">
      <w:pPr>
        <w:rPr>
          <w:ins w:id="1187" w:author="C4-211829" w:date="2021-03-09T08:49:00Z"/>
          <w:lang w:eastAsia="ko-KR"/>
        </w:rPr>
      </w:pPr>
      <w:ins w:id="1188" w:author="C4-211829" w:date="2021-03-09T08:49:00Z">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ins>
    </w:p>
    <w:p w14:paraId="4285F0F6" w14:textId="77777777" w:rsidR="00AB497A" w:rsidRDefault="00AB497A" w:rsidP="00AB497A">
      <w:pPr>
        <w:rPr>
          <w:ins w:id="1189" w:author="C4-211829" w:date="2021-03-09T08:49:00Z"/>
          <w:lang w:eastAsia="ko-KR"/>
        </w:rPr>
      </w:pPr>
      <w:ins w:id="1190" w:author="C4-211829" w:date="2021-03-09T08:49:00Z">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proofErr w:type="gramStart"/>
        <w:r>
          <w:rPr>
            <w:lang w:eastAsia="ko-KR"/>
          </w:rPr>
          <w:t>in</w:t>
        </w:r>
        <w:proofErr w:type="gramEnd"/>
        <w:r>
          <w:rPr>
            <w:lang w:eastAsia="ko-KR"/>
          </w:rPr>
          <w:t xml:space="preserve"> the latter case, if no suitable NF service producer could be discovered, </w:t>
        </w:r>
        <w:proofErr w:type="spellStart"/>
        <w:r>
          <w:rPr>
            <w:lang w:eastAsia="ko-KR"/>
          </w:rPr>
          <w:t>fallback</w:t>
        </w:r>
        <w:proofErr w:type="spellEnd"/>
        <w:r>
          <w:rPr>
            <w:lang w:eastAsia="ko-KR"/>
          </w:rPr>
          <w:t xml:space="preserve"> to legacy protocols is performed by the NF.</w:t>
        </w:r>
      </w:ins>
    </w:p>
    <w:p w14:paraId="2779D79F" w14:textId="312A0853" w:rsidR="00AB497A" w:rsidRPr="00E768C1" w:rsidRDefault="00AB497A" w:rsidP="00AB497A">
      <w:pPr>
        <w:rPr>
          <w:ins w:id="1191" w:author="C4-211829" w:date="2021-03-09T08:49:00Z"/>
          <w:lang w:eastAsia="ko-KR"/>
        </w:rPr>
      </w:pPr>
      <w:ins w:id="1192" w:author="C4-211829" w:date="2021-03-09T08:49:00Z">
        <w:r>
          <w:rPr>
            <w:lang w:eastAsia="ko-KR"/>
          </w:rPr>
          <w:lastRenderedPageBreak/>
          <w:t xml:space="preserve">A NF may </w:t>
        </w:r>
        <w:proofErr w:type="spellStart"/>
        <w:r>
          <w:rPr>
            <w:lang w:eastAsia="ko-KR"/>
          </w:rPr>
          <w:t>fallback</w:t>
        </w:r>
        <w:proofErr w:type="spellEnd"/>
        <w:r>
          <w:rPr>
            <w:lang w:eastAsia="ko-KR"/>
          </w:rPr>
          <w:t xml:space="preserve"> to "Try and Error" method as explained in clause 6.</w:t>
        </w:r>
      </w:ins>
      <w:ins w:id="1193" w:author="C4-211829" w:date="2021-03-09T09:10:00Z">
        <w:r w:rsidR="009A6315">
          <w:rPr>
            <w:rFonts w:hint="eastAsia"/>
            <w:lang w:eastAsia="zh-CN"/>
          </w:rPr>
          <w:t>14</w:t>
        </w:r>
      </w:ins>
      <w:bookmarkStart w:id="1194" w:name="_GoBack"/>
      <w:bookmarkEnd w:id="1194"/>
      <w:ins w:id="1195" w:author="C4-211829" w:date="2021-03-09T08:49:00Z">
        <w:r>
          <w:rPr>
            <w:lang w:eastAsia="ko-KR"/>
          </w:rPr>
          <w:t xml:space="preserve"> in the absence of a local configuration.</w:t>
        </w:r>
      </w:ins>
    </w:p>
    <w:p w14:paraId="0EEE72DE" w14:textId="0851C8D4" w:rsidR="00802852" w:rsidRPr="00AB497A" w:rsidDel="00AB497A" w:rsidRDefault="00802852" w:rsidP="00802852">
      <w:pPr>
        <w:rPr>
          <w:ins w:id="1196" w:author="C4-211394" w:date="2021-03-08T10:59:00Z"/>
          <w:del w:id="1197" w:author="C4-211829" w:date="2021-03-09T08:49:00Z"/>
        </w:rPr>
      </w:pPr>
    </w:p>
    <w:p w14:paraId="48990B05" w14:textId="44922D3B" w:rsidR="0036702C" w:rsidRPr="00802852" w:rsidDel="00AB497A" w:rsidRDefault="0036702C" w:rsidP="00402335">
      <w:pPr>
        <w:pStyle w:val="B1"/>
        <w:rPr>
          <w:del w:id="1198" w:author="C4-211829" w:date="2021-03-09T08:49:00Z"/>
          <w:lang w:eastAsia="zh-CN"/>
        </w:rPr>
      </w:pPr>
    </w:p>
    <w:p w14:paraId="3248A685" w14:textId="77777777" w:rsidR="00D13B04" w:rsidRDefault="00655DEF" w:rsidP="00D13B04">
      <w:pPr>
        <w:pStyle w:val="1"/>
        <w:rPr>
          <w:lang w:eastAsia="zh-CN"/>
        </w:rPr>
      </w:pPr>
      <w:bookmarkStart w:id="1199" w:name="_Toc39050171"/>
      <w:bookmarkStart w:id="1200" w:name="_Toc56500575"/>
      <w:bookmarkStart w:id="1201" w:name="_Toc57303934"/>
      <w:bookmarkStart w:id="1202" w:name="_Toc66113644"/>
      <w:bookmarkStart w:id="1203" w:name="_Toc66173108"/>
      <w:r>
        <w:rPr>
          <w:rFonts w:hint="eastAsia"/>
          <w:lang w:eastAsia="zh-CN"/>
        </w:rPr>
        <w:t>7</w:t>
      </w:r>
      <w:r w:rsidR="00D13B04">
        <w:rPr>
          <w:rFonts w:hint="eastAsia"/>
          <w:lang w:eastAsia="zh-CN"/>
        </w:rPr>
        <w:tab/>
        <w:t>Evaluations and Conclusions</w:t>
      </w:r>
      <w:bookmarkEnd w:id="1199"/>
      <w:bookmarkEnd w:id="1200"/>
      <w:bookmarkEnd w:id="1201"/>
      <w:bookmarkEnd w:id="1202"/>
      <w:bookmarkEnd w:id="1203"/>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777777"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proofErr w:type="gramStart"/>
      <w:r w:rsidR="00A16444">
        <w:rPr>
          <w:rFonts w:hint="eastAsia"/>
          <w:lang w:eastAsia="zh-CN"/>
        </w:rPr>
        <w:t>evaluates</w:t>
      </w:r>
      <w:proofErr w:type="gramEnd"/>
      <w:r w:rsidR="00A16444">
        <w:rPr>
          <w:rFonts w:hint="eastAsia"/>
          <w:lang w:eastAsia="zh-CN"/>
        </w:rPr>
        <w:t xml:space="preserve"> the solutions for one key issue, and concludes on the solution for that key issue.</w:t>
      </w:r>
    </w:p>
    <w:p w14:paraId="1D796C65" w14:textId="77777777" w:rsidR="00D13B04" w:rsidRDefault="00655DEF" w:rsidP="00D13B04">
      <w:pPr>
        <w:pStyle w:val="2"/>
        <w:rPr>
          <w:lang w:eastAsia="zh-CN"/>
        </w:rPr>
      </w:pPr>
      <w:bookmarkStart w:id="1204" w:name="_Toc39050172"/>
      <w:bookmarkStart w:id="1205" w:name="_Toc56500576"/>
      <w:bookmarkStart w:id="1206" w:name="_Toc57303935"/>
      <w:bookmarkStart w:id="1207" w:name="_Toc66113645"/>
      <w:bookmarkStart w:id="1208" w:name="_Toc66173109"/>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1204"/>
      <w:bookmarkEnd w:id="1205"/>
      <w:bookmarkEnd w:id="1206"/>
      <w:bookmarkEnd w:id="1207"/>
      <w:bookmarkEnd w:id="1208"/>
    </w:p>
    <w:p w14:paraId="56402B1E" w14:textId="77777777" w:rsidR="00D13B04" w:rsidRPr="00697749" w:rsidRDefault="00A16444" w:rsidP="00D13B04">
      <w:pPr>
        <w:pStyle w:val="Guidance"/>
      </w:pPr>
      <w:r>
        <w:rPr>
          <w:rFonts w:hint="eastAsia"/>
          <w:lang w:eastAsia="zh-CN"/>
        </w:rPr>
        <w:t>Evaluation and Conclusions of Solutions for Key Issue#1</w:t>
      </w:r>
    </w:p>
    <w:p w14:paraId="76C30239" w14:textId="77777777" w:rsidR="00D13B04" w:rsidRDefault="00655DEF" w:rsidP="00D13B04">
      <w:pPr>
        <w:pStyle w:val="2"/>
        <w:rPr>
          <w:lang w:eastAsia="zh-CN"/>
        </w:rPr>
      </w:pPr>
      <w:bookmarkStart w:id="1209" w:name="_Toc39050173"/>
      <w:bookmarkStart w:id="1210" w:name="_Toc56500577"/>
      <w:bookmarkStart w:id="1211" w:name="_Toc57303936"/>
      <w:bookmarkStart w:id="1212" w:name="_Toc66113646"/>
      <w:bookmarkStart w:id="1213" w:name="_Toc66173110"/>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1209"/>
      <w:bookmarkEnd w:id="1210"/>
      <w:bookmarkEnd w:id="1211"/>
      <w:bookmarkEnd w:id="1212"/>
      <w:bookmarkEnd w:id="1213"/>
    </w:p>
    <w:p w14:paraId="32394D3A" w14:textId="77777777" w:rsidR="00A16444" w:rsidRPr="00697749" w:rsidRDefault="00A16444" w:rsidP="00A16444">
      <w:pPr>
        <w:pStyle w:val="Guidance"/>
      </w:pPr>
      <w:r>
        <w:rPr>
          <w:rFonts w:hint="eastAsia"/>
          <w:lang w:eastAsia="zh-CN"/>
        </w:rPr>
        <w:t>Evaluation and Conclusions of Solutions for Key Issue#2</w:t>
      </w:r>
    </w:p>
    <w:p w14:paraId="38A3CFAB" w14:textId="0D51A791" w:rsidR="00802852" w:rsidRDefault="00802852" w:rsidP="00802852">
      <w:pPr>
        <w:pStyle w:val="2"/>
        <w:rPr>
          <w:ins w:id="1214" w:author="C4-211395" w:date="2021-03-08T11:04:00Z"/>
          <w:lang w:eastAsia="zh-CN"/>
        </w:rPr>
      </w:pPr>
      <w:bookmarkStart w:id="1215" w:name="_Toc63665366"/>
      <w:bookmarkStart w:id="1216" w:name="_Toc66113647"/>
      <w:bookmarkStart w:id="1217" w:name="_Toc66173111"/>
      <w:ins w:id="1218" w:author="C4-211395" w:date="2021-03-08T11:04:00Z">
        <w:r>
          <w:rPr>
            <w:lang w:eastAsia="zh-CN"/>
          </w:rPr>
          <w:t>7.</w:t>
        </w:r>
        <w:r>
          <w:rPr>
            <w:rFonts w:hint="eastAsia"/>
            <w:lang w:eastAsia="zh-CN"/>
          </w:rPr>
          <w:t>3</w:t>
        </w:r>
        <w:r>
          <w:rPr>
            <w:lang w:eastAsia="zh-CN"/>
          </w:rPr>
          <w:tab/>
          <w:t>Evaluation and Conclusions of Solutions for Key Issue#</w:t>
        </w:r>
        <w:bookmarkEnd w:id="1215"/>
        <w:r>
          <w:rPr>
            <w:lang w:eastAsia="zh-CN"/>
          </w:rPr>
          <w:t>3</w:t>
        </w:r>
        <w:bookmarkEnd w:id="1216"/>
        <w:bookmarkEnd w:id="1217"/>
      </w:ins>
    </w:p>
    <w:p w14:paraId="7F629787" w14:textId="6BF62051" w:rsidR="00802852" w:rsidRDefault="00802852" w:rsidP="00802852">
      <w:pPr>
        <w:pStyle w:val="3"/>
        <w:rPr>
          <w:ins w:id="1219" w:author="C4-211395" w:date="2021-03-08T11:04:00Z"/>
          <w:lang w:eastAsia="zh-CN"/>
        </w:rPr>
      </w:pPr>
      <w:bookmarkStart w:id="1220" w:name="_Toc66113648"/>
      <w:bookmarkStart w:id="1221" w:name="_Toc66173112"/>
      <w:ins w:id="1222" w:author="C4-211395" w:date="2021-03-08T11:04:00Z">
        <w:r>
          <w:rPr>
            <w:lang w:eastAsia="zh-CN"/>
          </w:rPr>
          <w:t>7.</w:t>
        </w:r>
        <w:r>
          <w:rPr>
            <w:rFonts w:hint="eastAsia"/>
            <w:lang w:eastAsia="zh-CN"/>
          </w:rPr>
          <w:t>3</w:t>
        </w:r>
        <w:r>
          <w:rPr>
            <w:lang w:eastAsia="zh-CN"/>
          </w:rPr>
          <w:t>.1</w:t>
        </w:r>
        <w:r>
          <w:rPr>
            <w:lang w:eastAsia="zh-CN"/>
          </w:rPr>
          <w:tab/>
          <w:t>Evaluation</w:t>
        </w:r>
        <w:bookmarkEnd w:id="1220"/>
        <w:bookmarkEnd w:id="1221"/>
        <w:r>
          <w:rPr>
            <w:lang w:eastAsia="zh-CN"/>
          </w:rPr>
          <w:t xml:space="preserve"> </w:t>
        </w:r>
      </w:ins>
    </w:p>
    <w:p w14:paraId="045C1008" w14:textId="0641214B" w:rsidR="00802852" w:rsidRDefault="00802852" w:rsidP="00802852">
      <w:pPr>
        <w:rPr>
          <w:ins w:id="1223" w:author="C4-211395" w:date="2021-03-08T11:04:00Z"/>
          <w:lang w:eastAsia="zh-CN"/>
        </w:rPr>
      </w:pPr>
      <w:ins w:id="1224" w:author="C4-211395" w:date="2021-03-08T11:04:00Z">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ins>
    </w:p>
    <w:p w14:paraId="5ADFAB4B" w14:textId="1ED7F9EC" w:rsidR="00802852" w:rsidRDefault="00802852" w:rsidP="00802852">
      <w:pPr>
        <w:pStyle w:val="TH"/>
        <w:rPr>
          <w:ins w:id="1225" w:author="C4-211395" w:date="2021-03-08T11:04:00Z"/>
          <w:lang w:eastAsia="en-GB"/>
        </w:rPr>
      </w:pPr>
      <w:ins w:id="1226" w:author="C4-211395" w:date="2021-03-08T11:04:00Z">
        <w:r>
          <w:t xml:space="preserve">Table </w:t>
        </w:r>
        <w:r>
          <w:rPr>
            <w:lang w:eastAsia="zh-CN"/>
          </w:rPr>
          <w:t>7.</w:t>
        </w:r>
        <w:r>
          <w:rPr>
            <w:rFonts w:hint="eastAsia"/>
            <w:lang w:eastAsia="zh-CN"/>
          </w:rPr>
          <w:t>3</w:t>
        </w:r>
        <w:r>
          <w:rPr>
            <w:lang w:eastAsia="zh-CN"/>
          </w:rPr>
          <w:t>.1</w:t>
        </w:r>
        <w:r>
          <w:t>-1: Pros and Cons of solutions for KI#3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ins w:id="1227" w:author="C4-211395" w:date="2021-03-08T11:04:00Z"/>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rPr>
                <w:ins w:id="1228" w:author="C4-211395" w:date="2021-03-08T11:04:00Z"/>
              </w:rPr>
            </w:pPr>
            <w:ins w:id="1229" w:author="C4-211395" w:date="2021-03-08T11:04:00Z">
              <w:r>
                <w:t>Solution Id</w:t>
              </w:r>
            </w:ins>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rPr>
                <w:ins w:id="1230" w:author="C4-211395" w:date="2021-03-08T11:04:00Z"/>
              </w:rPr>
            </w:pPr>
            <w:ins w:id="1231" w:author="C4-211395" w:date="2021-03-08T11:04:00Z">
              <w:r>
                <w:t>Pros</w:t>
              </w:r>
            </w:ins>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rPr>
                <w:ins w:id="1232" w:author="C4-211395" w:date="2021-03-08T11:04:00Z"/>
              </w:rPr>
            </w:pPr>
            <w:ins w:id="1233" w:author="C4-211395" w:date="2021-03-08T11:04:00Z">
              <w:r>
                <w:t>Cons</w:t>
              </w:r>
            </w:ins>
          </w:p>
        </w:tc>
      </w:tr>
      <w:tr w:rsidR="00802852" w14:paraId="2CBC7656" w14:textId="77777777" w:rsidTr="00802852">
        <w:trPr>
          <w:jc w:val="center"/>
          <w:ins w:id="1234" w:author="C4-211395" w:date="2021-03-08T11:04:00Z"/>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ins w:id="1235" w:author="C4-211395" w:date="2021-03-08T11:04:00Z"/>
                <w:lang w:eastAsia="zh-CN"/>
              </w:rPr>
            </w:pPr>
            <w:ins w:id="1236" w:author="C4-211395" w:date="2021-03-08T11:04:00Z">
              <w:r>
                <w:rPr>
                  <w:lang w:eastAsia="zh-CN"/>
                </w:rPr>
                <w:t>Solution#3</w:t>
              </w:r>
            </w:ins>
          </w:p>
        </w:tc>
        <w:tc>
          <w:tcPr>
            <w:tcW w:w="2133" w:type="pct"/>
            <w:tcBorders>
              <w:top w:val="single" w:sz="4" w:space="0" w:color="auto"/>
              <w:left w:val="single" w:sz="4" w:space="0" w:color="auto"/>
              <w:bottom w:val="single" w:sz="4" w:space="0" w:color="auto"/>
              <w:right w:val="single" w:sz="4" w:space="0" w:color="auto"/>
            </w:tcBorders>
          </w:tcPr>
          <w:p w14:paraId="00C660F6" w14:textId="77777777" w:rsidR="00802852" w:rsidRDefault="00802852" w:rsidP="00802852">
            <w:pPr>
              <w:pStyle w:val="B1"/>
              <w:rPr>
                <w:ins w:id="1237" w:author="C4-211395" w:date="2021-03-08T11:04:00Z"/>
                <w:lang w:eastAsia="zh-CN"/>
              </w:rPr>
            </w:pPr>
            <w:ins w:id="1238" w:author="C4-211395" w:date="2021-03-08T11:04:00Z">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ins>
          </w:p>
        </w:tc>
        <w:tc>
          <w:tcPr>
            <w:tcW w:w="2281" w:type="pct"/>
            <w:tcBorders>
              <w:top w:val="single" w:sz="4" w:space="0" w:color="auto"/>
              <w:left w:val="single" w:sz="4" w:space="0" w:color="auto"/>
              <w:bottom w:val="single" w:sz="4" w:space="0" w:color="auto"/>
              <w:right w:val="single" w:sz="4" w:space="0" w:color="auto"/>
            </w:tcBorders>
          </w:tcPr>
          <w:p w14:paraId="558268D3" w14:textId="77777777" w:rsidR="00802852" w:rsidRDefault="00802852" w:rsidP="00802852">
            <w:pPr>
              <w:pStyle w:val="B1"/>
              <w:rPr>
                <w:ins w:id="1239" w:author="C4-211395" w:date="2021-03-08T11:04:00Z"/>
                <w:rFonts w:ascii="Arial" w:hAnsi="Arial"/>
                <w:sz w:val="18"/>
                <w:lang w:eastAsia="zh-CN"/>
              </w:rPr>
            </w:pPr>
            <w:ins w:id="1240" w:author="C4-211395" w:date="2021-03-08T11:04:00Z">
              <w:r w:rsidRPr="00EC59C9">
                <w:rPr>
                  <w:rFonts w:ascii="Arial" w:hAnsi="Arial"/>
                  <w:sz w:val="18"/>
                  <w:lang w:eastAsia="zh-CN"/>
                </w:rPr>
                <w:t>1.</w:t>
              </w:r>
              <w:r w:rsidRPr="00EC59C9">
                <w:rPr>
                  <w:rFonts w:ascii="Arial" w:hAnsi="Arial"/>
                  <w:sz w:val="18"/>
                  <w:lang w:eastAsia="zh-CN"/>
                </w:rPr>
                <w:tab/>
              </w:r>
              <w:r>
                <w:rPr>
                  <w:rFonts w:ascii="Arial" w:hAnsi="Arial"/>
                  <w:sz w:val="18"/>
                  <w:lang w:eastAsia="zh-CN"/>
                </w:rPr>
                <w:t>T</w:t>
              </w:r>
              <w:r w:rsidRPr="006124D8">
                <w:rPr>
                  <w:rFonts w:ascii="Arial" w:hAnsi="Arial"/>
                  <w:sz w:val="18"/>
                  <w:lang w:eastAsia="zh-CN"/>
                </w:rPr>
                <w:t>he NRF must support legacy protocols e.g. ENUM for identifying the target PLMN ID.</w:t>
              </w:r>
            </w:ins>
          </w:p>
          <w:p w14:paraId="06FC4DFC" w14:textId="77777777" w:rsidR="00802852" w:rsidRDefault="00802852" w:rsidP="00802852">
            <w:pPr>
              <w:pStyle w:val="B1"/>
              <w:rPr>
                <w:ins w:id="1241" w:author="C4-211395" w:date="2021-03-08T11:04:00Z"/>
                <w:rFonts w:ascii="Arial" w:hAnsi="Arial"/>
                <w:sz w:val="18"/>
                <w:lang w:eastAsia="zh-CN"/>
              </w:rPr>
            </w:pPr>
            <w:ins w:id="1242" w:author="C4-211395" w:date="2021-03-08T11:04:00Z">
              <w:r>
                <w:rPr>
                  <w:rFonts w:ascii="Arial" w:hAnsi="Arial"/>
                  <w:sz w:val="18"/>
                  <w:lang w:eastAsia="zh-CN"/>
                </w:rPr>
                <w:t>2.</w:t>
              </w:r>
              <w:r>
                <w:rPr>
                  <w:rFonts w:ascii="Arial" w:hAnsi="Arial"/>
                  <w:sz w:val="18"/>
                  <w:lang w:eastAsia="zh-CN"/>
                </w:rPr>
                <w:tab/>
                <w:t>The NRF must support ENUM application logic which is beyond the functional scope of the NRF as defined by stage 2</w:t>
              </w:r>
              <w:r w:rsidRPr="00EC59C9">
                <w:rPr>
                  <w:rFonts w:ascii="Arial" w:hAnsi="Arial"/>
                  <w:sz w:val="18"/>
                  <w:lang w:eastAsia="zh-CN"/>
                </w:rPr>
                <w:t>.</w:t>
              </w:r>
              <w:r w:rsidRPr="006124D8">
                <w:rPr>
                  <w:rFonts w:ascii="Arial" w:hAnsi="Arial"/>
                  <w:sz w:val="18"/>
                  <w:lang w:eastAsia="zh-CN"/>
                </w:rPr>
                <w:t xml:space="preserve"> </w:t>
              </w:r>
              <w:r>
                <w:rPr>
                  <w:rFonts w:ascii="Arial" w:hAnsi="Arial"/>
                  <w:sz w:val="18"/>
                  <w:lang w:eastAsia="zh-CN"/>
                </w:rPr>
                <w:t>Also, i</w:t>
              </w:r>
              <w:r w:rsidRPr="006124D8">
                <w:rPr>
                  <w:rFonts w:ascii="Arial" w:hAnsi="Arial"/>
                  <w:sz w:val="18"/>
                  <w:lang w:eastAsia="zh-CN"/>
                </w:rPr>
                <w:t>t is not the responsibility of the NRF to determine the</w:t>
              </w:r>
              <w:r>
                <w:rPr>
                  <w:rFonts w:ascii="Arial" w:hAnsi="Arial"/>
                  <w:sz w:val="18"/>
                  <w:lang w:eastAsia="zh-CN"/>
                </w:rPr>
                <w:t xml:space="preserve"> recipient's</w:t>
              </w:r>
              <w:r w:rsidRPr="006124D8">
                <w:rPr>
                  <w:rFonts w:ascii="Arial" w:hAnsi="Arial"/>
                  <w:sz w:val="18"/>
                  <w:lang w:eastAsia="zh-CN"/>
                </w:rPr>
                <w:t xml:space="preserve"> </w:t>
              </w:r>
              <w:r>
                <w:rPr>
                  <w:rFonts w:ascii="Arial" w:hAnsi="Arial"/>
                  <w:sz w:val="18"/>
                  <w:lang w:eastAsia="zh-CN"/>
                </w:rPr>
                <w:t>subscription</w:t>
              </w:r>
              <w:r w:rsidRPr="006124D8">
                <w:rPr>
                  <w:rFonts w:ascii="Arial" w:hAnsi="Arial"/>
                  <w:sz w:val="18"/>
                  <w:lang w:eastAsia="zh-CN"/>
                </w:rPr>
                <w:t xml:space="preserve"> PLMN ID.</w:t>
              </w:r>
            </w:ins>
          </w:p>
          <w:p w14:paraId="184867A2" w14:textId="77777777" w:rsidR="00802852" w:rsidRPr="00D35365" w:rsidRDefault="00802852" w:rsidP="00802852">
            <w:pPr>
              <w:pStyle w:val="B1"/>
              <w:rPr>
                <w:ins w:id="1243" w:author="C4-211395" w:date="2021-03-08T11:04:00Z"/>
              </w:rPr>
            </w:pPr>
            <w:ins w:id="1244" w:author="C4-211395" w:date="2021-03-08T11:04:00Z">
              <w:r>
                <w:rPr>
                  <w:rFonts w:ascii="Arial" w:hAnsi="Arial"/>
                  <w:sz w:val="18"/>
                  <w:lang w:eastAsia="zh-CN"/>
                </w:rPr>
                <w:t>3.</w:t>
              </w:r>
              <w:r>
                <w:rPr>
                  <w:rFonts w:ascii="Arial" w:hAnsi="Arial"/>
                  <w:sz w:val="18"/>
                  <w:lang w:eastAsia="zh-CN"/>
                </w:rPr>
                <w:tab/>
              </w:r>
              <w:r w:rsidRPr="00EC59C9">
                <w:rPr>
                  <w:rFonts w:ascii="Arial" w:hAnsi="Arial"/>
                  <w:sz w:val="18"/>
                  <w:lang w:eastAsia="zh-CN"/>
                </w:rPr>
                <w:t xml:space="preserve">NRF will have to process request for every UE when the SBI message needs to be routed </w:t>
              </w:r>
              <w:r>
                <w:rPr>
                  <w:rFonts w:ascii="Arial" w:hAnsi="Arial"/>
                  <w:sz w:val="18"/>
                  <w:lang w:eastAsia="zh-CN"/>
                </w:rPr>
                <w:t>on</w:t>
              </w:r>
              <w:r w:rsidRPr="00EC59C9">
                <w:rPr>
                  <w:rFonts w:ascii="Arial" w:hAnsi="Arial"/>
                  <w:sz w:val="18"/>
                  <w:lang w:eastAsia="zh-CN"/>
                </w:rPr>
                <w:t xml:space="preserve"> GPSI</w:t>
              </w:r>
              <w:r>
                <w:rPr>
                  <w:rFonts w:ascii="Arial" w:hAnsi="Arial"/>
                  <w:sz w:val="18"/>
                  <w:lang w:eastAsia="zh-CN"/>
                </w:rPr>
                <w:t xml:space="preserve"> i.e. for every MT SMS delivery procedure</w:t>
              </w:r>
              <w:r w:rsidRPr="00EC59C9">
                <w:rPr>
                  <w:rFonts w:ascii="Arial" w:hAnsi="Arial"/>
                  <w:sz w:val="18"/>
                  <w:lang w:eastAsia="zh-CN"/>
                </w:rPr>
                <w:t>.</w:t>
              </w:r>
              <w:r>
                <w:rPr>
                  <w:rFonts w:ascii="Arial" w:hAnsi="Arial"/>
                  <w:sz w:val="18"/>
                  <w:lang w:eastAsia="zh-CN"/>
                </w:rPr>
                <w:t xml:space="preserve"> </w:t>
              </w:r>
              <w:r w:rsidRPr="00EC59C9">
                <w:rPr>
                  <w:rFonts w:ascii="Arial" w:hAnsi="Arial"/>
                  <w:sz w:val="18"/>
                  <w:lang w:eastAsia="zh-CN"/>
                </w:rPr>
                <w:t>This will significantly increase the number of requests to be processed by the NRF.</w:t>
              </w:r>
            </w:ins>
          </w:p>
        </w:tc>
      </w:tr>
      <w:tr w:rsidR="00802852" w14:paraId="0806CD0B" w14:textId="77777777" w:rsidTr="00802852">
        <w:trPr>
          <w:jc w:val="center"/>
          <w:ins w:id="1245" w:author="C4-211395" w:date="2021-03-08T11:04:00Z"/>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802852" w:rsidRDefault="00802852" w:rsidP="00802852">
            <w:pPr>
              <w:pStyle w:val="TAC"/>
              <w:rPr>
                <w:ins w:id="1246" w:author="C4-211395" w:date="2021-03-08T11:04:00Z"/>
                <w:lang w:eastAsia="zh-CN"/>
              </w:rPr>
            </w:pPr>
            <w:proofErr w:type="spellStart"/>
            <w:ins w:id="1247" w:author="C4-211395" w:date="2021-03-08T11:04:00Z">
              <w:r>
                <w:rPr>
                  <w:lang w:eastAsia="zh-CN"/>
                </w:rPr>
                <w:t>Solution#x</w:t>
              </w:r>
              <w:proofErr w:type="spellEnd"/>
            </w:ins>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802852" w:rsidRDefault="00802852" w:rsidP="00802852">
            <w:pPr>
              <w:pStyle w:val="TAL"/>
              <w:rPr>
                <w:ins w:id="1248" w:author="C4-211395" w:date="2021-03-08T11:04:00Z"/>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802852" w:rsidRPr="00D35365" w:rsidRDefault="00802852" w:rsidP="00802852">
            <w:pPr>
              <w:pStyle w:val="TAL"/>
              <w:rPr>
                <w:ins w:id="1249" w:author="C4-211395" w:date="2021-03-08T11:04:00Z"/>
              </w:rPr>
            </w:pPr>
          </w:p>
        </w:tc>
      </w:tr>
    </w:tbl>
    <w:p w14:paraId="07F4C789" w14:textId="77777777" w:rsidR="00802852" w:rsidRDefault="00802852" w:rsidP="00802852">
      <w:pPr>
        <w:rPr>
          <w:ins w:id="1250" w:author="C4-211395" w:date="2021-03-08T11:04:00Z"/>
          <w:lang w:eastAsia="zh-CN"/>
        </w:rPr>
      </w:pPr>
    </w:p>
    <w:p w14:paraId="54979082" w14:textId="139787D4" w:rsidR="00802852" w:rsidRDefault="00802852" w:rsidP="00802852">
      <w:pPr>
        <w:pStyle w:val="3"/>
        <w:rPr>
          <w:ins w:id="1251" w:author="C4-211395" w:date="2021-03-08T11:04:00Z"/>
          <w:lang w:eastAsia="zh-CN"/>
        </w:rPr>
      </w:pPr>
      <w:bookmarkStart w:id="1252" w:name="_Toc66113649"/>
      <w:bookmarkStart w:id="1253" w:name="_Toc66173113"/>
      <w:ins w:id="1254" w:author="C4-211395" w:date="2021-03-08T11:04:00Z">
        <w:r>
          <w:rPr>
            <w:lang w:eastAsia="zh-CN"/>
          </w:rPr>
          <w:t>7.</w:t>
        </w:r>
        <w:r>
          <w:rPr>
            <w:rFonts w:hint="eastAsia"/>
            <w:lang w:eastAsia="zh-CN"/>
          </w:rPr>
          <w:t>3</w:t>
        </w:r>
        <w:r>
          <w:rPr>
            <w:lang w:eastAsia="zh-CN"/>
          </w:rPr>
          <w:t>.2</w:t>
        </w:r>
        <w:r>
          <w:rPr>
            <w:lang w:eastAsia="zh-CN"/>
          </w:rPr>
          <w:tab/>
          <w:t>Conclusion</w:t>
        </w:r>
        <w:bookmarkEnd w:id="1252"/>
        <w:bookmarkEnd w:id="1253"/>
        <w:r>
          <w:rPr>
            <w:lang w:eastAsia="zh-CN"/>
          </w:rPr>
          <w:t xml:space="preserve"> </w:t>
        </w:r>
      </w:ins>
    </w:p>
    <w:p w14:paraId="558FBED7" w14:textId="77777777" w:rsidR="00802852" w:rsidRDefault="00802852" w:rsidP="00802852">
      <w:pPr>
        <w:pStyle w:val="Guidance"/>
        <w:rPr>
          <w:ins w:id="1255" w:author="C4-211395" w:date="2021-03-08T11:04:00Z"/>
        </w:rPr>
      </w:pPr>
      <w:ins w:id="1256" w:author="C4-211395" w:date="2021-03-08T11:04:00Z">
        <w:r>
          <w:rPr>
            <w:lang w:eastAsia="zh-CN"/>
          </w:rPr>
          <w:t>Conclusions of Solutions for Key Issue#3</w:t>
        </w:r>
      </w:ins>
    </w:p>
    <w:p w14:paraId="5B54821C" w14:textId="7795C09D" w:rsidR="0057722C" w:rsidRPr="00802852" w:rsidDel="00802852" w:rsidRDefault="0057722C" w:rsidP="0057722C">
      <w:pPr>
        <w:rPr>
          <w:del w:id="1257" w:author="C4-211395" w:date="2021-03-08T11:07:00Z"/>
          <w:lang w:eastAsia="zh-CN"/>
        </w:rPr>
      </w:pPr>
    </w:p>
    <w:p w14:paraId="5410566B" w14:textId="77777777" w:rsidR="00080512" w:rsidRPr="004D3578" w:rsidRDefault="00080512">
      <w:pPr>
        <w:pStyle w:val="8"/>
      </w:pPr>
      <w:bookmarkStart w:id="1258" w:name="startOfAnnexes"/>
      <w:bookmarkEnd w:id="1258"/>
      <w:r w:rsidRPr="004D3578">
        <w:br w:type="page"/>
      </w:r>
      <w:bookmarkStart w:id="1259" w:name="_Toc39050174"/>
      <w:bookmarkStart w:id="1260" w:name="_Toc56500578"/>
      <w:bookmarkStart w:id="1261" w:name="_Toc57303937"/>
      <w:bookmarkStart w:id="1262" w:name="_Toc66113650"/>
      <w:bookmarkStart w:id="1263" w:name="_Toc66173114"/>
      <w:r w:rsidRPr="004D3578">
        <w:lastRenderedPageBreak/>
        <w:t>Annex &lt;X&gt; (informative)</w:t>
      </w:r>
      <w:proofErr w:type="gramStart"/>
      <w:r w:rsidRPr="004D3578">
        <w:t>:</w:t>
      </w:r>
      <w:proofErr w:type="gramEnd"/>
      <w:r w:rsidRPr="004D3578">
        <w:br/>
        <w:t>Change history</w:t>
      </w:r>
      <w:bookmarkEnd w:id="1259"/>
      <w:bookmarkEnd w:id="1260"/>
      <w:bookmarkEnd w:id="1261"/>
      <w:bookmarkEnd w:id="1262"/>
      <w:bookmarkEnd w:id="1263"/>
    </w:p>
    <w:p w14:paraId="11D03671" w14:textId="77777777" w:rsidR="00054A22" w:rsidRPr="00235394" w:rsidRDefault="00054A22" w:rsidP="00054A22">
      <w:pPr>
        <w:pStyle w:val="TH"/>
      </w:pPr>
      <w:bookmarkStart w:id="1264" w:name="historyclause"/>
      <w:bookmarkEnd w:id="12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77777777" w:rsidR="003F7CCA" w:rsidRDefault="003F7CCA" w:rsidP="00A2074D">
            <w:pPr>
              <w:pStyle w:val="TAC"/>
              <w:rPr>
                <w:sz w:val="16"/>
                <w:szCs w:val="16"/>
                <w:lang w:eastAsia="zh-CN"/>
              </w:rPr>
            </w:pPr>
            <w:r>
              <w:rPr>
                <w:rFonts w:hint="eastAsia"/>
                <w:sz w:val="16"/>
                <w:szCs w:val="16"/>
                <w:lang w:eastAsia="zh-CN"/>
              </w:rPr>
              <w:t>2020-02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rPr>
          <w:ins w:id="1265" w:author="C4-211757" w:date="2021-03-08T16:49:00Z"/>
        </w:trPr>
        <w:tc>
          <w:tcPr>
            <w:tcW w:w="800" w:type="dxa"/>
            <w:shd w:val="solid" w:color="FFFFFF" w:fill="auto"/>
          </w:tcPr>
          <w:p w14:paraId="449F60AC" w14:textId="2AB9F896" w:rsidR="00FD3DCE" w:rsidRDefault="00FD3DCE" w:rsidP="00FD3DCE">
            <w:pPr>
              <w:pStyle w:val="TAC"/>
              <w:rPr>
                <w:ins w:id="1266" w:author="C4-211757" w:date="2021-03-08T16:49:00Z"/>
                <w:sz w:val="16"/>
                <w:szCs w:val="16"/>
                <w:lang w:eastAsia="zh-CN"/>
              </w:rPr>
            </w:pPr>
            <w:ins w:id="1267" w:author="C4-211757" w:date="2021-03-08T16:49:00Z">
              <w:r>
                <w:rPr>
                  <w:rFonts w:hint="eastAsia"/>
                  <w:sz w:val="16"/>
                  <w:szCs w:val="16"/>
                  <w:lang w:eastAsia="zh-CN"/>
                </w:rPr>
                <w:t>2020-03</w:t>
              </w:r>
            </w:ins>
          </w:p>
        </w:tc>
        <w:tc>
          <w:tcPr>
            <w:tcW w:w="800" w:type="dxa"/>
            <w:shd w:val="solid" w:color="FFFFFF" w:fill="auto"/>
          </w:tcPr>
          <w:p w14:paraId="314C6D5E" w14:textId="77777777" w:rsidR="00FD3DCE" w:rsidRPr="00C73906" w:rsidRDefault="00FD3DCE" w:rsidP="00C72833">
            <w:pPr>
              <w:pStyle w:val="TAC"/>
              <w:rPr>
                <w:ins w:id="1268" w:author="C4-211757" w:date="2021-03-08T16:49:00Z"/>
                <w:sz w:val="16"/>
                <w:szCs w:val="16"/>
              </w:rPr>
            </w:pPr>
          </w:p>
        </w:tc>
        <w:tc>
          <w:tcPr>
            <w:tcW w:w="1094" w:type="dxa"/>
            <w:shd w:val="solid" w:color="FFFFFF" w:fill="auto"/>
          </w:tcPr>
          <w:p w14:paraId="5C0C828B" w14:textId="0B068061" w:rsidR="00FD3DCE" w:rsidRDefault="00FD3DCE" w:rsidP="00FD3DCE">
            <w:pPr>
              <w:pStyle w:val="TAC"/>
              <w:rPr>
                <w:ins w:id="1269" w:author="C4-211757" w:date="2021-03-08T16:49:00Z"/>
                <w:sz w:val="16"/>
                <w:szCs w:val="16"/>
                <w:lang w:eastAsia="zh-CN"/>
              </w:rPr>
            </w:pPr>
            <w:ins w:id="1270" w:author="C4-211757" w:date="2021-03-08T16:49:00Z">
              <w:r>
                <w:rPr>
                  <w:rFonts w:hint="eastAsia"/>
                  <w:sz w:val="16"/>
                  <w:szCs w:val="16"/>
                  <w:lang w:eastAsia="zh-CN"/>
                </w:rPr>
                <w:t>C4-211757</w:t>
              </w:r>
            </w:ins>
          </w:p>
        </w:tc>
        <w:tc>
          <w:tcPr>
            <w:tcW w:w="425" w:type="dxa"/>
            <w:shd w:val="solid" w:color="FFFFFF" w:fill="auto"/>
          </w:tcPr>
          <w:p w14:paraId="66F8EEB4" w14:textId="77777777" w:rsidR="00FD3DCE" w:rsidRPr="00C73906" w:rsidRDefault="00FD3DCE" w:rsidP="00C72833">
            <w:pPr>
              <w:pStyle w:val="TAL"/>
              <w:rPr>
                <w:ins w:id="1271" w:author="C4-211757" w:date="2021-03-08T16:49:00Z"/>
                <w:sz w:val="16"/>
                <w:szCs w:val="16"/>
              </w:rPr>
            </w:pPr>
          </w:p>
        </w:tc>
        <w:tc>
          <w:tcPr>
            <w:tcW w:w="425" w:type="dxa"/>
            <w:shd w:val="solid" w:color="FFFFFF" w:fill="auto"/>
          </w:tcPr>
          <w:p w14:paraId="76EA51EB" w14:textId="77777777" w:rsidR="00FD3DCE" w:rsidRPr="00C73906" w:rsidRDefault="00FD3DCE" w:rsidP="00C72833">
            <w:pPr>
              <w:pStyle w:val="TAR"/>
              <w:rPr>
                <w:ins w:id="1272" w:author="C4-211757" w:date="2021-03-08T16:49:00Z"/>
                <w:sz w:val="16"/>
                <w:szCs w:val="16"/>
              </w:rPr>
            </w:pPr>
          </w:p>
        </w:tc>
        <w:tc>
          <w:tcPr>
            <w:tcW w:w="425" w:type="dxa"/>
            <w:shd w:val="solid" w:color="FFFFFF" w:fill="auto"/>
          </w:tcPr>
          <w:p w14:paraId="16559F1B" w14:textId="77777777" w:rsidR="00FD3DCE" w:rsidRPr="00C73906" w:rsidRDefault="00FD3DCE" w:rsidP="00C72833">
            <w:pPr>
              <w:pStyle w:val="TAC"/>
              <w:rPr>
                <w:ins w:id="1273" w:author="C4-211757" w:date="2021-03-08T16:49:00Z"/>
                <w:sz w:val="16"/>
                <w:szCs w:val="16"/>
              </w:rPr>
            </w:pPr>
          </w:p>
        </w:tc>
        <w:tc>
          <w:tcPr>
            <w:tcW w:w="4962" w:type="dxa"/>
            <w:shd w:val="solid" w:color="FFFFFF" w:fill="auto"/>
          </w:tcPr>
          <w:p w14:paraId="6DC59683" w14:textId="567326E0" w:rsidR="00FD3DCE" w:rsidRDefault="00FD3DCE" w:rsidP="00FD3DCE">
            <w:pPr>
              <w:pStyle w:val="TAL"/>
              <w:rPr>
                <w:ins w:id="1274" w:author="C4-211757" w:date="2021-03-08T16:49:00Z"/>
                <w:sz w:val="16"/>
                <w:szCs w:val="16"/>
              </w:rPr>
            </w:pPr>
            <w:ins w:id="1275" w:author="C4-211757" w:date="2021-03-08T16:49:00Z">
              <w:r>
                <w:rPr>
                  <w:rFonts w:hint="eastAsia"/>
                  <w:sz w:val="16"/>
                  <w:szCs w:val="16"/>
                </w:rPr>
                <w:t>Implementation</w:t>
              </w:r>
              <w:r>
                <w:rPr>
                  <w:rFonts w:hint="eastAsia"/>
                  <w:sz w:val="16"/>
                  <w:szCs w:val="16"/>
                  <w:lang w:eastAsia="zh-CN"/>
                </w:rPr>
                <w:t xml:space="preserve"> of C4-211</w:t>
              </w:r>
            </w:ins>
            <w:ins w:id="1276" w:author="C4-211757" w:date="2021-03-08T16:50:00Z">
              <w:r>
                <w:rPr>
                  <w:rFonts w:hint="eastAsia"/>
                  <w:sz w:val="16"/>
                  <w:szCs w:val="16"/>
                  <w:lang w:eastAsia="zh-CN"/>
                </w:rPr>
                <w:t>135</w:t>
              </w:r>
            </w:ins>
            <w:ins w:id="1277" w:author="C4-211757" w:date="2021-03-08T16:49:00Z">
              <w:r>
                <w:rPr>
                  <w:rFonts w:hint="eastAsia"/>
                  <w:sz w:val="16"/>
                  <w:szCs w:val="16"/>
                  <w:lang w:eastAsia="zh-CN"/>
                </w:rPr>
                <w:t>, C4-21</w:t>
              </w:r>
            </w:ins>
            <w:ins w:id="1278" w:author="C4-211757" w:date="2021-03-08T16:50:00Z">
              <w:r>
                <w:rPr>
                  <w:rFonts w:hint="eastAsia"/>
                  <w:sz w:val="16"/>
                  <w:szCs w:val="16"/>
                  <w:lang w:eastAsia="zh-CN"/>
                </w:rPr>
                <w:t>1137</w:t>
              </w:r>
            </w:ins>
            <w:ins w:id="1279" w:author="C4-211757" w:date="2021-03-08T16:49:00Z">
              <w:r>
                <w:rPr>
                  <w:rFonts w:hint="eastAsia"/>
                  <w:sz w:val="16"/>
                  <w:szCs w:val="16"/>
                  <w:lang w:eastAsia="zh-CN"/>
                </w:rPr>
                <w:t>, C4-21</w:t>
              </w:r>
            </w:ins>
            <w:ins w:id="1280" w:author="C4-211757" w:date="2021-03-08T16:50:00Z">
              <w:r>
                <w:rPr>
                  <w:rFonts w:hint="eastAsia"/>
                  <w:sz w:val="16"/>
                  <w:szCs w:val="16"/>
                  <w:lang w:eastAsia="zh-CN"/>
                </w:rPr>
                <w:t>1535</w:t>
              </w:r>
            </w:ins>
            <w:ins w:id="1281" w:author="C4-211757" w:date="2021-03-08T16:49:00Z">
              <w:r>
                <w:rPr>
                  <w:rFonts w:hint="eastAsia"/>
                  <w:sz w:val="16"/>
                  <w:szCs w:val="16"/>
                  <w:lang w:eastAsia="zh-CN"/>
                </w:rPr>
                <w:t>, C4-21</w:t>
              </w:r>
            </w:ins>
            <w:ins w:id="1282" w:author="C4-211757" w:date="2021-03-08T16:50:00Z">
              <w:r>
                <w:rPr>
                  <w:rFonts w:hint="eastAsia"/>
                  <w:sz w:val="16"/>
                  <w:szCs w:val="16"/>
                  <w:lang w:eastAsia="zh-CN"/>
                </w:rPr>
                <w:t>1536</w:t>
              </w:r>
            </w:ins>
            <w:ins w:id="1283" w:author="C4-211757" w:date="2021-03-08T16:49:00Z">
              <w:r>
                <w:rPr>
                  <w:rFonts w:hint="eastAsia"/>
                  <w:sz w:val="16"/>
                  <w:szCs w:val="16"/>
                  <w:lang w:eastAsia="zh-CN"/>
                </w:rPr>
                <w:t>, C4-21</w:t>
              </w:r>
            </w:ins>
            <w:ins w:id="1284" w:author="C4-211757" w:date="2021-03-08T16:50:00Z">
              <w:r>
                <w:rPr>
                  <w:rFonts w:hint="eastAsia"/>
                  <w:sz w:val="16"/>
                  <w:szCs w:val="16"/>
                  <w:lang w:eastAsia="zh-CN"/>
                </w:rPr>
                <w:t>1537</w:t>
              </w:r>
            </w:ins>
            <w:ins w:id="1285" w:author="C4-211757" w:date="2021-03-08T16:49:00Z">
              <w:r>
                <w:rPr>
                  <w:rFonts w:hint="eastAsia"/>
                  <w:sz w:val="16"/>
                  <w:szCs w:val="16"/>
                  <w:lang w:eastAsia="zh-CN"/>
                </w:rPr>
                <w:t>, C4-21</w:t>
              </w:r>
            </w:ins>
            <w:ins w:id="1286" w:author="C4-211757" w:date="2021-03-08T16:50:00Z">
              <w:r>
                <w:rPr>
                  <w:rFonts w:hint="eastAsia"/>
                  <w:sz w:val="16"/>
                  <w:szCs w:val="16"/>
                  <w:lang w:eastAsia="zh-CN"/>
                </w:rPr>
                <w:t>1393</w:t>
              </w:r>
            </w:ins>
            <w:ins w:id="1287" w:author="C4-211757" w:date="2021-03-08T16:49:00Z">
              <w:r>
                <w:rPr>
                  <w:rFonts w:hint="eastAsia"/>
                  <w:sz w:val="16"/>
                  <w:szCs w:val="16"/>
                  <w:lang w:eastAsia="zh-CN"/>
                </w:rPr>
                <w:t>, C4-21</w:t>
              </w:r>
            </w:ins>
            <w:ins w:id="1288" w:author="C4-211757" w:date="2021-03-08T16:51:00Z">
              <w:r>
                <w:rPr>
                  <w:rFonts w:hint="eastAsia"/>
                  <w:sz w:val="16"/>
                  <w:szCs w:val="16"/>
                  <w:lang w:eastAsia="zh-CN"/>
                </w:rPr>
                <w:t>1394</w:t>
              </w:r>
            </w:ins>
            <w:ins w:id="1289" w:author="C4-211757" w:date="2021-03-08T16:49:00Z">
              <w:r>
                <w:rPr>
                  <w:rFonts w:hint="eastAsia"/>
                  <w:sz w:val="16"/>
                  <w:szCs w:val="16"/>
                  <w:lang w:eastAsia="zh-CN"/>
                </w:rPr>
                <w:t>, C4-21</w:t>
              </w:r>
            </w:ins>
            <w:ins w:id="1290" w:author="C4-211757" w:date="2021-03-08T16:51:00Z">
              <w:r>
                <w:rPr>
                  <w:rFonts w:hint="eastAsia"/>
                  <w:sz w:val="16"/>
                  <w:szCs w:val="16"/>
                  <w:lang w:eastAsia="zh-CN"/>
                </w:rPr>
                <w:t>1395</w:t>
              </w:r>
            </w:ins>
            <w:ins w:id="1291" w:author="C4-211757" w:date="2021-03-08T16:49:00Z">
              <w:r>
                <w:rPr>
                  <w:rFonts w:hint="eastAsia"/>
                  <w:sz w:val="16"/>
                  <w:szCs w:val="16"/>
                  <w:lang w:eastAsia="zh-CN"/>
                </w:rPr>
                <w:t>, C4-21</w:t>
              </w:r>
            </w:ins>
            <w:ins w:id="1292" w:author="C4-211757" w:date="2021-03-08T16:51:00Z">
              <w:r>
                <w:rPr>
                  <w:rFonts w:hint="eastAsia"/>
                  <w:sz w:val="16"/>
                  <w:szCs w:val="16"/>
                  <w:lang w:eastAsia="zh-CN"/>
                </w:rPr>
                <w:t>1829</w:t>
              </w:r>
            </w:ins>
            <w:ins w:id="1293" w:author="C4-211757" w:date="2021-03-08T16:49:00Z">
              <w:r>
                <w:rPr>
                  <w:rFonts w:hint="eastAsia"/>
                  <w:sz w:val="16"/>
                  <w:szCs w:val="16"/>
                  <w:lang w:eastAsia="zh-CN"/>
                </w:rPr>
                <w:t>, C4-21</w:t>
              </w:r>
            </w:ins>
            <w:ins w:id="1294" w:author="C4-211757" w:date="2021-03-08T16:51:00Z">
              <w:r>
                <w:rPr>
                  <w:rFonts w:hint="eastAsia"/>
                  <w:sz w:val="16"/>
                  <w:szCs w:val="16"/>
                  <w:lang w:eastAsia="zh-CN"/>
                </w:rPr>
                <w:t>1462</w:t>
              </w:r>
            </w:ins>
            <w:ins w:id="1295" w:author="C4-211757" w:date="2021-03-08T16:49:00Z">
              <w:r>
                <w:rPr>
                  <w:rFonts w:hint="eastAsia"/>
                  <w:sz w:val="16"/>
                  <w:szCs w:val="16"/>
                  <w:lang w:eastAsia="zh-CN"/>
                </w:rPr>
                <w:t>, C4-21</w:t>
              </w:r>
            </w:ins>
            <w:ins w:id="1296" w:author="C4-211757" w:date="2021-03-08T16:51:00Z">
              <w:r>
                <w:rPr>
                  <w:rFonts w:hint="eastAsia"/>
                  <w:sz w:val="16"/>
                  <w:szCs w:val="16"/>
                  <w:lang w:eastAsia="zh-CN"/>
                </w:rPr>
                <w:t>1477</w:t>
              </w:r>
            </w:ins>
            <w:ins w:id="1297" w:author="C4-211757" w:date="2021-03-08T16:49:00Z">
              <w:r>
                <w:rPr>
                  <w:rFonts w:hint="eastAsia"/>
                  <w:sz w:val="16"/>
                  <w:szCs w:val="16"/>
                  <w:lang w:eastAsia="zh-CN"/>
                </w:rPr>
                <w:t>, C4-21</w:t>
              </w:r>
            </w:ins>
            <w:ins w:id="1298" w:author="C4-211757" w:date="2021-03-08T16:51:00Z">
              <w:r>
                <w:rPr>
                  <w:rFonts w:hint="eastAsia"/>
                  <w:sz w:val="16"/>
                  <w:szCs w:val="16"/>
                  <w:lang w:eastAsia="zh-CN"/>
                </w:rPr>
                <w:t>1478</w:t>
              </w:r>
            </w:ins>
            <w:ins w:id="1299" w:author="C4-211757" w:date="2021-03-08T16:49:00Z">
              <w:r>
                <w:rPr>
                  <w:rFonts w:hint="eastAsia"/>
                  <w:sz w:val="16"/>
                  <w:szCs w:val="16"/>
                  <w:lang w:eastAsia="zh-CN"/>
                </w:rPr>
                <w:t>, C4-21</w:t>
              </w:r>
            </w:ins>
            <w:ins w:id="1300" w:author="C4-211757" w:date="2021-03-08T16:51:00Z">
              <w:r>
                <w:rPr>
                  <w:rFonts w:hint="eastAsia"/>
                  <w:sz w:val="16"/>
                  <w:szCs w:val="16"/>
                  <w:lang w:eastAsia="zh-CN"/>
                </w:rPr>
                <w:t>1479</w:t>
              </w:r>
            </w:ins>
            <w:ins w:id="1301" w:author="C4-211757" w:date="2021-03-08T16:49:00Z">
              <w:r>
                <w:rPr>
                  <w:rFonts w:hint="eastAsia"/>
                  <w:sz w:val="16"/>
                  <w:szCs w:val="16"/>
                  <w:lang w:eastAsia="zh-CN"/>
                </w:rPr>
                <w:t>, and C4-21</w:t>
              </w:r>
            </w:ins>
            <w:ins w:id="1302" w:author="C4-211757" w:date="2021-03-08T16:52:00Z">
              <w:r>
                <w:rPr>
                  <w:rFonts w:hint="eastAsia"/>
                  <w:sz w:val="16"/>
                  <w:szCs w:val="16"/>
                  <w:lang w:eastAsia="zh-CN"/>
                </w:rPr>
                <w:t>1849</w:t>
              </w:r>
            </w:ins>
            <w:ins w:id="1303" w:author="C4-211757" w:date="2021-03-08T16:49:00Z">
              <w:r>
                <w:rPr>
                  <w:rFonts w:hint="eastAsia"/>
                  <w:sz w:val="16"/>
                  <w:szCs w:val="16"/>
                  <w:lang w:eastAsia="zh-CN"/>
                </w:rPr>
                <w:t xml:space="preserve"> in CT4#10</w:t>
              </w:r>
            </w:ins>
            <w:ins w:id="1304" w:author="C4-211757" w:date="2021-03-08T16:52:00Z">
              <w:r>
                <w:rPr>
                  <w:rFonts w:hint="eastAsia"/>
                  <w:sz w:val="16"/>
                  <w:szCs w:val="16"/>
                  <w:lang w:eastAsia="zh-CN"/>
                </w:rPr>
                <w:t>2</w:t>
              </w:r>
            </w:ins>
            <w:ins w:id="1305" w:author="C4-211757" w:date="2021-03-08T16:49:00Z">
              <w:r>
                <w:rPr>
                  <w:rFonts w:hint="eastAsia"/>
                  <w:sz w:val="16"/>
                  <w:szCs w:val="16"/>
                  <w:lang w:eastAsia="zh-CN"/>
                </w:rPr>
                <w:t>e</w:t>
              </w:r>
            </w:ins>
          </w:p>
        </w:tc>
        <w:tc>
          <w:tcPr>
            <w:tcW w:w="708" w:type="dxa"/>
            <w:shd w:val="solid" w:color="FFFFFF" w:fill="auto"/>
          </w:tcPr>
          <w:p w14:paraId="502C1946" w14:textId="676BD694" w:rsidR="00FD3DCE" w:rsidRPr="00D720F7" w:rsidRDefault="00FD3DCE" w:rsidP="00FD3DCE">
            <w:pPr>
              <w:pStyle w:val="TAC"/>
              <w:rPr>
                <w:ins w:id="1306" w:author="C4-211757" w:date="2021-03-08T16:49:00Z"/>
                <w:sz w:val="16"/>
                <w:szCs w:val="16"/>
                <w:lang w:eastAsia="zh-CN"/>
              </w:rPr>
            </w:pPr>
            <w:ins w:id="1307" w:author="C4-211757" w:date="2021-03-08T16:49:00Z">
              <w:r w:rsidRPr="00D720F7">
                <w:rPr>
                  <w:rFonts w:hint="eastAsia"/>
                  <w:sz w:val="16"/>
                  <w:szCs w:val="16"/>
                  <w:lang w:eastAsia="zh-CN"/>
                </w:rPr>
                <w:t>0.</w:t>
              </w:r>
            </w:ins>
            <w:ins w:id="1308" w:author="C4-211757" w:date="2021-03-08T16:50:00Z">
              <w:r>
                <w:rPr>
                  <w:rFonts w:hint="eastAsia"/>
                  <w:sz w:val="16"/>
                  <w:szCs w:val="16"/>
                  <w:lang w:eastAsia="zh-CN"/>
                </w:rPr>
                <w:t>4</w:t>
              </w:r>
            </w:ins>
            <w:ins w:id="1309" w:author="C4-211757" w:date="2021-03-08T16:49:00Z">
              <w:r w:rsidRPr="00D720F7">
                <w:rPr>
                  <w:rFonts w:hint="eastAsia"/>
                  <w:sz w:val="16"/>
                  <w:szCs w:val="16"/>
                  <w:lang w:eastAsia="zh-CN"/>
                </w:rPr>
                <w:t>.0</w:t>
              </w:r>
            </w:ins>
          </w:p>
        </w:tc>
      </w:tr>
    </w:tbl>
    <w:p w14:paraId="3B78D754" w14:textId="77777777" w:rsidR="00080512" w:rsidRDefault="003C3971" w:rsidP="00C97267">
      <w:pPr>
        <w:pStyle w:val="Guidance"/>
      </w:pPr>
      <w:r>
        <w:br w:type="page"/>
      </w:r>
    </w:p>
    <w:sectPr w:rsidR="00080512" w:rsidSect="006E5F69">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CF82DB" w14:textId="77777777" w:rsidR="00514791" w:rsidRDefault="00514791">
      <w:r>
        <w:separator/>
      </w:r>
    </w:p>
  </w:endnote>
  <w:endnote w:type="continuationSeparator" w:id="0">
    <w:p w14:paraId="2081E1DD" w14:textId="77777777" w:rsidR="00514791" w:rsidRDefault="00514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Arial">
    <w:panose1 w:val="020B0604020202020204"/>
    <w:charset w:val="00"/>
    <w:family w:val="swiss"/>
    <w:pitch w:val="variable"/>
    <w:sig w:usb0="20002A87" w:usb1="00000000" w:usb2="00000000"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AF44AC" w:rsidRDefault="00AF44A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1A05E1" w14:textId="77777777" w:rsidR="00514791" w:rsidRDefault="00514791">
      <w:r>
        <w:separator/>
      </w:r>
    </w:p>
  </w:footnote>
  <w:footnote w:type="continuationSeparator" w:id="0">
    <w:p w14:paraId="072848A1" w14:textId="77777777" w:rsidR="00514791" w:rsidRDefault="005147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03705F0D" w:rsidR="00AF44AC" w:rsidRDefault="00AF44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6315">
      <w:rPr>
        <w:rFonts w:ascii="Arial" w:hAnsi="Arial" w:cs="Arial"/>
        <w:b/>
        <w:noProof/>
        <w:sz w:val="18"/>
        <w:szCs w:val="18"/>
      </w:rPr>
      <w:t>3GPP TR 29.829 V0.34.0 (2021-0203)</w:t>
    </w:r>
    <w:r>
      <w:rPr>
        <w:rFonts w:ascii="Arial" w:hAnsi="Arial" w:cs="Arial"/>
        <w:b/>
        <w:sz w:val="18"/>
        <w:szCs w:val="18"/>
      </w:rPr>
      <w:fldChar w:fldCharType="end"/>
    </w:r>
  </w:p>
  <w:p w14:paraId="7372A094" w14:textId="77777777" w:rsidR="00AF44AC" w:rsidRDefault="00AF44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6315">
      <w:rPr>
        <w:rFonts w:ascii="Arial" w:hAnsi="Arial" w:cs="Arial"/>
        <w:b/>
        <w:noProof/>
        <w:sz w:val="18"/>
        <w:szCs w:val="18"/>
      </w:rPr>
      <w:t>67</w:t>
    </w:r>
    <w:r>
      <w:rPr>
        <w:rFonts w:ascii="Arial" w:hAnsi="Arial" w:cs="Arial"/>
        <w:b/>
        <w:sz w:val="18"/>
        <w:szCs w:val="18"/>
      </w:rPr>
      <w:fldChar w:fldCharType="end"/>
    </w:r>
  </w:p>
  <w:p w14:paraId="0F873FBC" w14:textId="2562C6F8" w:rsidR="00AF44AC" w:rsidRDefault="00AF44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6315">
      <w:rPr>
        <w:rFonts w:ascii="Arial" w:hAnsi="Arial" w:cs="Arial"/>
        <w:b/>
        <w:noProof/>
        <w:sz w:val="18"/>
        <w:szCs w:val="18"/>
      </w:rPr>
      <w:t>Release 17</w:t>
    </w:r>
    <w:r>
      <w:rPr>
        <w:rFonts w:ascii="Arial" w:hAnsi="Arial" w:cs="Arial"/>
        <w:b/>
        <w:sz w:val="18"/>
        <w:szCs w:val="18"/>
      </w:rPr>
      <w:fldChar w:fldCharType="end"/>
    </w:r>
  </w:p>
  <w:p w14:paraId="52A4CD69" w14:textId="77777777" w:rsidR="00AF44AC" w:rsidRDefault="00AF44A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SY2">
    <w15:presenceInfo w15:providerId="None" w15:userId="CT-SY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A74E5"/>
    <w:rsid w:val="003C3971"/>
    <w:rsid w:val="003D2CD3"/>
    <w:rsid w:val="003F7CCA"/>
    <w:rsid w:val="00402335"/>
    <w:rsid w:val="00405B2E"/>
    <w:rsid w:val="00423334"/>
    <w:rsid w:val="004345EC"/>
    <w:rsid w:val="00452F9A"/>
    <w:rsid w:val="00465515"/>
    <w:rsid w:val="00476200"/>
    <w:rsid w:val="0048067A"/>
    <w:rsid w:val="004923E5"/>
    <w:rsid w:val="004A7F06"/>
    <w:rsid w:val="004B7557"/>
    <w:rsid w:val="004B7810"/>
    <w:rsid w:val="004D3578"/>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A46"/>
    <w:rsid w:val="00774DA4"/>
    <w:rsid w:val="00781F0F"/>
    <w:rsid w:val="007B600E"/>
    <w:rsid w:val="007C35FE"/>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72220"/>
    <w:rsid w:val="008725DA"/>
    <w:rsid w:val="008768CA"/>
    <w:rsid w:val="008948A6"/>
    <w:rsid w:val="008A4DA2"/>
    <w:rsid w:val="008C384C"/>
    <w:rsid w:val="008D070D"/>
    <w:rsid w:val="008D1C32"/>
    <w:rsid w:val="008E0188"/>
    <w:rsid w:val="008F4F60"/>
    <w:rsid w:val="008F6910"/>
    <w:rsid w:val="0090271F"/>
    <w:rsid w:val="00902E23"/>
    <w:rsid w:val="00907BCE"/>
    <w:rsid w:val="009114D7"/>
    <w:rsid w:val="0091348E"/>
    <w:rsid w:val="00917CCB"/>
    <w:rsid w:val="00924B49"/>
    <w:rsid w:val="00941AFA"/>
    <w:rsid w:val="00942EC2"/>
    <w:rsid w:val="00962FC8"/>
    <w:rsid w:val="0099562B"/>
    <w:rsid w:val="009971CB"/>
    <w:rsid w:val="009A1881"/>
    <w:rsid w:val="009A6315"/>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21E09"/>
    <w:rsid w:val="00B2735D"/>
    <w:rsid w:val="00B36C32"/>
    <w:rsid w:val="00B5226A"/>
    <w:rsid w:val="00B52C85"/>
    <w:rsid w:val="00B5551F"/>
    <w:rsid w:val="00B807BD"/>
    <w:rsid w:val="00B93086"/>
    <w:rsid w:val="00BA19ED"/>
    <w:rsid w:val="00BA4B8D"/>
    <w:rsid w:val="00BB7220"/>
    <w:rsid w:val="00BC0F7D"/>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77645"/>
    <w:rsid w:val="00E82144"/>
    <w:rsid w:val="00E91195"/>
    <w:rsid w:val="00E9773C"/>
    <w:rsid w:val="00EA15B0"/>
    <w:rsid w:val="00EA5EA7"/>
    <w:rsid w:val="00EB3F98"/>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C1192"/>
    <w:rsid w:val="00FD3DCE"/>
    <w:rsid w:val="00FE244D"/>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5.vsdx"/><Relationship Id="rId42" Type="http://schemas.openxmlformats.org/officeDocument/2006/relationships/image" Target="media/image18.emf"/><Relationship Id="rId47" Type="http://schemas.openxmlformats.org/officeDocument/2006/relationships/package" Target="embeddings/Microsoft_Visio___18.vsdx"/><Relationship Id="rId63" Type="http://schemas.openxmlformats.org/officeDocument/2006/relationships/oleObject" Target="embeddings/Microsoft_Visio_2003-2010___4.vsd"/><Relationship Id="rId68" Type="http://schemas.openxmlformats.org/officeDocument/2006/relationships/image" Target="media/image31.emf"/><Relationship Id="rId84" Type="http://schemas.openxmlformats.org/officeDocument/2006/relationships/image" Target="media/image38.emf"/><Relationship Id="rId89" Type="http://schemas.openxmlformats.org/officeDocument/2006/relationships/oleObject" Target="embeddings/Microsoft_Visio_2003-2010___13.vsd"/><Relationship Id="rId7" Type="http://schemas.openxmlformats.org/officeDocument/2006/relationships/webSettings" Target="webSettings.xml"/><Relationship Id="rId71" Type="http://schemas.openxmlformats.org/officeDocument/2006/relationships/oleObject" Target="embeddings/Microsoft_Visio_2003-2010___6.vsd"/><Relationship Id="rId92" Type="http://schemas.openxmlformats.org/officeDocument/2006/relationships/oleObject" Target="embeddings/Microsoft_Visio_2003-2010___15.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package" Target="embeddings/Microsoft_Visio___21.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0.vsd"/><Relationship Id="rId87" Type="http://schemas.openxmlformats.org/officeDocument/2006/relationships/package" Target="embeddings/Microsoft_Visio___27.vsdx"/><Relationship Id="rId102"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oleObject" Target="embeddings/Microsoft_Visio_2003-2010___3.vsd"/><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__28.vsdx"/><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24.vsdx"/><Relationship Id="rId77" Type="http://schemas.openxmlformats.org/officeDocument/2006/relationships/package" Target="embeddings/Microsoft_Visio___25.vsdx"/><Relationship Id="rId100"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package" Target="embeddings/Microsoft_Visio___20.vsdx"/><Relationship Id="rId72" Type="http://schemas.openxmlformats.org/officeDocument/2006/relationships/oleObject" Target="embeddings/Microsoft_Visio_2003-2010___7.vsd"/><Relationship Id="rId80" Type="http://schemas.openxmlformats.org/officeDocument/2006/relationships/image" Target="media/image36.emf"/><Relationship Id="rId85" Type="http://schemas.openxmlformats.org/officeDocument/2006/relationships/package" Target="embeddings/Microsoft_Visio___26.vsdx"/><Relationship Id="rId93" Type="http://schemas.openxmlformats.org/officeDocument/2006/relationships/oleObject" Target="embeddings/Microsoft_Visio_2003-2010___16.vsd"/><Relationship Id="rId98"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2.vsd"/><Relationship Id="rId67" Type="http://schemas.openxmlformats.org/officeDocument/2006/relationships/package" Target="embeddings/Microsoft_Visio___23.vsdx"/><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__9.vsd"/><Relationship Id="rId83" Type="http://schemas.openxmlformats.org/officeDocument/2006/relationships/oleObject" Target="embeddings/Microsoft_Visio_2003-2010___12.vsd"/><Relationship Id="rId88" Type="http://schemas.openxmlformats.org/officeDocument/2006/relationships/image" Target="media/image40.emf"/><Relationship Id="rId91" Type="http://schemas.openxmlformats.org/officeDocument/2006/relationships/oleObject" Target="embeddings/Microsoft_Visio_2003-2010___14.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package" Target="embeddings/Microsoft_Visio___22.vsdx"/><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__5.vsd"/><Relationship Id="rId73" Type="http://schemas.openxmlformats.org/officeDocument/2006/relationships/oleObject" Target="embeddings/Microsoft_Visio_2003-2010___8.vsd"/><Relationship Id="rId78" Type="http://schemas.openxmlformats.org/officeDocument/2006/relationships/image" Target="media/image35.emf"/><Relationship Id="rId81" Type="http://schemas.openxmlformats.org/officeDocument/2006/relationships/oleObject" Target="embeddings/Microsoft_Visio_2003-2010___11.vsd"/><Relationship Id="rId86" Type="http://schemas.openxmlformats.org/officeDocument/2006/relationships/image" Target="media/image39.emf"/><Relationship Id="rId94" Type="http://schemas.openxmlformats.org/officeDocument/2006/relationships/image" Target="media/image42.emf"/><Relationship Id="rId99" Type="http://schemas.openxmlformats.org/officeDocument/2006/relationships/package" Target="embeddings/Microsoft_Visio___30.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39" Type="http://schemas.openxmlformats.org/officeDocument/2006/relationships/package" Target="embeddings/Microsoft_Visio___14.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1.vsd"/><Relationship Id="rId76" Type="http://schemas.openxmlformats.org/officeDocument/2006/relationships/image" Target="media/image34.emf"/><Relationship Id="rId97" Type="http://schemas.openxmlformats.org/officeDocument/2006/relationships/package" Target="embeddings/Microsoft_Visio___29.vsdx"/><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2A233-6845-4DE1-B894-12B51BCE8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1116</TotalTime>
  <Pages>69</Pages>
  <Words>17616</Words>
  <Characters>100416</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C4-211829</cp:lastModifiedBy>
  <cp:revision>35</cp:revision>
  <cp:lastPrinted>2019-02-25T14:05:00Z</cp:lastPrinted>
  <dcterms:created xsi:type="dcterms:W3CDTF">2020-11-26T16:12:00Z</dcterms:created>
  <dcterms:modified xsi:type="dcterms:W3CDTF">2021-03-09T01:10:00Z</dcterms:modified>
</cp:coreProperties>
</file>